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09FD9" w14:textId="77777777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A721F" wp14:editId="0C5ABA17">
                <wp:simplePos x="0" y="0"/>
                <wp:positionH relativeFrom="column">
                  <wp:posOffset>-1962150</wp:posOffset>
                </wp:positionH>
                <wp:positionV relativeFrom="paragraph">
                  <wp:posOffset>-152400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325950" y="310580"/>
                              <a:ext cx="2993514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3BADD3" w14:textId="61DD17E7" w:rsidR="00031A31" w:rsidRPr="000A33FD" w:rsidRDefault="00A8176E" w:rsidP="00031A31">
                                <w:pPr>
                                  <w:jc w:val="center"/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sz w:val="44"/>
                                    <w:szCs w:val="48"/>
                                    <w:rtl/>
                                    <w:lang w:bidi="ar-SY"/>
                                  </w:rPr>
                                </w:pPr>
                                <w:r w:rsidRPr="000A33FD"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sz w:val="44"/>
                                    <w:szCs w:val="48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A721F" id="Group 975" o:spid="_x0000_s1026" style="position:absolute;left:0;text-align:left;margin-left:-154.5pt;margin-top:-12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3259;top:3105;width:29935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03BADD3" w14:textId="61DD17E7" w:rsidR="00031A31" w:rsidRPr="000A33FD" w:rsidRDefault="00A8176E" w:rsidP="00031A31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bCs/>
                              <w:sz w:val="44"/>
                              <w:szCs w:val="48"/>
                              <w:rtl/>
                              <w:lang w:bidi="ar-SY"/>
                            </w:rPr>
                          </w:pPr>
                          <w:r w:rsidRPr="000A33FD">
                            <w:rPr>
                              <w:rFonts w:asciiTheme="minorHAnsi" w:hAnsiTheme="minorHAnsi" w:cstheme="minorHAnsi"/>
                              <w:b/>
                              <w:bCs/>
                              <w:sz w:val="44"/>
                              <w:szCs w:val="48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group id="Group 22" o:spid="_x0000_s1043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4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5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6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7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8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49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0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1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2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28014A22" w14:textId="77777777" w:rsidR="00F53D08" w:rsidRPr="00F53D08" w:rsidRDefault="00F53D08" w:rsidP="00F53D08">
      <w:pPr>
        <w:rPr>
          <w:rtl/>
        </w:rPr>
      </w:pPr>
    </w:p>
    <w:p w14:paraId="5485CF65" w14:textId="641A2AD5" w:rsidR="00F53D08" w:rsidRPr="00F53D08" w:rsidRDefault="00F53D08" w:rsidP="00F53D08">
      <w:pPr>
        <w:rPr>
          <w:rtl/>
        </w:rPr>
      </w:pPr>
    </w:p>
    <w:p w14:paraId="2C7235C0" w14:textId="1A0DC886" w:rsidR="00F53D08" w:rsidRPr="00F53D08" w:rsidRDefault="00F53D08" w:rsidP="00F53D08">
      <w:pPr>
        <w:rPr>
          <w:rtl/>
        </w:rPr>
      </w:pPr>
    </w:p>
    <w:p w14:paraId="3484DB58" w14:textId="2A5E7A15" w:rsidR="00F53D08" w:rsidRPr="00F53D08" w:rsidRDefault="00F53D08" w:rsidP="00F53D08">
      <w:pPr>
        <w:rPr>
          <w:rtl/>
          <w:lang w:bidi="ar-EG"/>
        </w:rPr>
      </w:pPr>
    </w:p>
    <w:p w14:paraId="67DF9B94" w14:textId="714D543E" w:rsidR="00F53D08" w:rsidRPr="00F53D08" w:rsidRDefault="00F53D08" w:rsidP="00F53D08">
      <w:pPr>
        <w:rPr>
          <w:rtl/>
        </w:rPr>
      </w:pPr>
    </w:p>
    <w:p w14:paraId="08606A17" w14:textId="4B45B60B" w:rsidR="00F53D08" w:rsidRPr="00F53D08" w:rsidRDefault="00A269AB" w:rsidP="00F53D08">
      <w:pPr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121D586" wp14:editId="4C659E36">
                <wp:simplePos x="0" y="0"/>
                <wp:positionH relativeFrom="margin">
                  <wp:align>center</wp:align>
                </wp:positionH>
                <wp:positionV relativeFrom="paragraph">
                  <wp:posOffset>10795</wp:posOffset>
                </wp:positionV>
                <wp:extent cx="4528108" cy="1647825"/>
                <wp:effectExtent l="0" t="0" r="0" b="0"/>
                <wp:wrapNone/>
                <wp:docPr id="18548570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8108" cy="1647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A2F43D" w14:textId="77777777" w:rsidR="002740C9" w:rsidRPr="00A269AB" w:rsidRDefault="002740C9" w:rsidP="002740C9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96"/>
                                <w:szCs w:val="96"/>
                                <w:lang w:bidi="ar-SY"/>
                              </w:rPr>
                            </w:pPr>
                            <w:r w:rsidRPr="00A269AB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96"/>
                                <w:szCs w:val="96"/>
                                <w:rtl/>
                                <w:lang w:bidi="ar-SY"/>
                              </w:rPr>
                              <w:t>مهارات الموظف المحترف</w:t>
                            </w:r>
                          </w:p>
                          <w:p w14:paraId="7FA31842" w14:textId="08E01E14" w:rsidR="00B37F44" w:rsidRPr="00A62E63" w:rsidRDefault="002740C9" w:rsidP="002740C9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66"/>
                                <w:szCs w:val="66"/>
                                <w:rtl/>
                                <w:lang w:bidi="ar-EG"/>
                              </w:rPr>
                            </w:pPr>
                            <w:r w:rsidRPr="002740C9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66"/>
                                <w:szCs w:val="66"/>
                                <w:lang w:bidi="ar-SY"/>
                              </w:rPr>
                              <w:t>Professional Employee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1D586" id="Text Box 1" o:spid="_x0000_s1053" type="#_x0000_t202" style="position:absolute;left:0;text-align:left;margin-left:0;margin-top:.85pt;width:356.55pt;height:129.75pt;z-index:2516899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" filled="f" stroked="f" strokeweight=".5pt">
                <v:textbox>
                  <w:txbxContent>
                    <w:p w14:paraId="61A2F43D" w14:textId="77777777" w:rsidR="002740C9" w:rsidRPr="00A269AB" w:rsidRDefault="002740C9" w:rsidP="002740C9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96"/>
                          <w:szCs w:val="96"/>
                          <w:lang w:bidi="ar-SY"/>
                        </w:rPr>
                      </w:pPr>
                      <w:r w:rsidRPr="00A269AB"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96"/>
                          <w:szCs w:val="96"/>
                          <w:rtl/>
                          <w:lang w:bidi="ar-SY"/>
                        </w:rPr>
                        <w:t>مهارات الموظف المحترف</w:t>
                      </w:r>
                    </w:p>
                    <w:p w14:paraId="7FA31842" w14:textId="08E01E14" w:rsidR="00B37F44" w:rsidRPr="00A62E63" w:rsidRDefault="002740C9" w:rsidP="002740C9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66"/>
                          <w:szCs w:val="66"/>
                          <w:rtl/>
                          <w:lang w:bidi="ar-EG"/>
                        </w:rPr>
                      </w:pPr>
                      <w:r w:rsidRPr="002740C9"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66"/>
                          <w:szCs w:val="66"/>
                          <w:lang w:bidi="ar-SY"/>
                        </w:rPr>
                        <w:t>Professional Employee Skills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D2A85A" w14:textId="4AE4EC2F" w:rsidR="00F53D08" w:rsidRPr="00F53D08" w:rsidRDefault="00F53D08" w:rsidP="00F53D08">
      <w:pPr>
        <w:rPr>
          <w:rtl/>
        </w:rPr>
      </w:pPr>
    </w:p>
    <w:p w14:paraId="43AB78DE" w14:textId="6FC470FF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379B780" w14:textId="77777777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2936093" w14:textId="46FBCC3F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A4D9BB5" w14:textId="14934C67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1D6E01D" w14:textId="4C31CE77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7F263F7" w14:textId="6CB9F92F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C950353" w14:textId="4C808CC8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4B765C7F" w14:textId="3F0D3862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8C7AD50" w14:textId="54615239" w:rsidR="00862883" w:rsidRDefault="00862883" w:rsidP="008E7A9C">
      <w:pPr>
        <w:tabs>
          <w:tab w:val="left" w:pos="3171"/>
        </w:tabs>
        <w:rPr>
          <w:noProof/>
          <w:rtl/>
        </w:rPr>
      </w:pPr>
    </w:p>
    <w:p w14:paraId="04B77F0D" w14:textId="17BB2455" w:rsidR="00243142" w:rsidRDefault="00B37F44" w:rsidP="008E7A9C">
      <w:pPr>
        <w:tabs>
          <w:tab w:val="left" w:pos="3171"/>
        </w:tabs>
        <w:rPr>
          <w:noProof/>
          <w:rtl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2482710D" wp14:editId="016D9F8F">
            <wp:simplePos x="0" y="0"/>
            <wp:positionH relativeFrom="page">
              <wp:align>left</wp:align>
            </wp:positionH>
            <wp:positionV relativeFrom="paragraph">
              <wp:posOffset>399415</wp:posOffset>
            </wp:positionV>
            <wp:extent cx="7658100" cy="3867150"/>
            <wp:effectExtent l="0" t="0" r="0" b="0"/>
            <wp:wrapNone/>
            <wp:docPr id="150316447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386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CD41A5" w14:textId="26578855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2D9A10E4" w14:textId="30368AE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CB14E4E" w14:textId="352B4349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A11256" w14:textId="034B600E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1063534" w14:textId="1D4C6B3F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95E3509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25674A1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BE7072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8481E1" w14:textId="77777777" w:rsidR="00243142" w:rsidRDefault="00243142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6B97198" w14:textId="77777777" w:rsidR="00A8176E" w:rsidRDefault="00A8176E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DCFC6BD" w14:textId="57082BE2" w:rsidR="005501B9" w:rsidRPr="009D5937" w:rsidRDefault="00A8176E" w:rsidP="005501B9">
      <w:pPr>
        <w:pStyle w:val="3"/>
        <w:spacing w:line="240" w:lineRule="auto"/>
        <w:jc w:val="center"/>
        <w:rPr>
          <w:rFonts w:ascii="Sakkal Majalla" w:eastAsia="Times New Roman" w:hAnsi="Sakkal Majalla" w:cs="Sakkal Majalla"/>
          <w:b/>
          <w:bCs/>
          <w:color w:val="auto"/>
          <w:sz w:val="40"/>
          <w:szCs w:val="40"/>
          <w:rtl/>
        </w:rPr>
      </w:pPr>
      <w:r w:rsidRPr="009D5937">
        <w:rPr>
          <w:rFonts w:ascii="Sakkal Majalla" w:hAnsi="Sakkal Majalla" w:cs="Sakkal Majalla"/>
          <w:b/>
          <w:bCs/>
          <w:noProof/>
          <w:color w:val="006666"/>
          <w:sz w:val="52"/>
          <w:szCs w:val="56"/>
          <w:rtl/>
          <w:lang w:val="ar-EG"/>
        </w:rPr>
        <w:t>الاختبار القبلي</w:t>
      </w:r>
    </w:p>
    <w:p w14:paraId="1272A22B" w14:textId="150FCCBE" w:rsidR="009D5937" w:rsidRPr="009D5937" w:rsidRDefault="009D5937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9D5937">
        <w:rPr>
          <w:rFonts w:ascii="Sakkal Majalla" w:eastAsia="Calibri" w:hAnsi="Sakkal Majalla" w:cs="Sakkal Majalla" w:hint="cs"/>
          <w:b/>
          <w:bCs/>
          <w:color w:val="BF4E14"/>
          <w:sz w:val="36"/>
          <w:szCs w:val="36"/>
          <w:rtl/>
        </w:rPr>
        <w:t>أولاً: أسئلة الاختيار من متعدد</w:t>
      </w:r>
    </w:p>
    <w:p w14:paraId="4D0F72B6" w14:textId="1584AD1D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t>السؤال الأول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9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يقصد بالموظف الناجح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64B095DE" w14:textId="77777777" w:rsidR="00B37F44" w:rsidRPr="00B37F44" w:rsidRDefault="00B37F44" w:rsidP="00B37F44">
      <w:pPr>
        <w:numPr>
          <w:ilvl w:val="0"/>
          <w:numId w:val="3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الموظف الذي ينجز أعماله دون تعاون مع الآخرين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6572591C" w14:textId="2A9F2F7C" w:rsidR="00B37F44" w:rsidRPr="00B37F44" w:rsidRDefault="00B37F44" w:rsidP="00B37F44">
      <w:pPr>
        <w:numPr>
          <w:ilvl w:val="0"/>
          <w:numId w:val="3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الموظف الذي يمتلك المهارات والمعارف والسلوكيات التي تمكنه من أداء عمله بكفاءة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 </w:t>
      </w:r>
    </w:p>
    <w:p w14:paraId="6ED183DA" w14:textId="77777777" w:rsidR="00B37F44" w:rsidRPr="00B37F44" w:rsidRDefault="00B37F44" w:rsidP="00B37F44">
      <w:pPr>
        <w:numPr>
          <w:ilvl w:val="0"/>
          <w:numId w:val="3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الموظف الذي يعتمد على الآخرين في أداء مهامه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2AFC4677" w14:textId="21A0A323" w:rsidR="00B37F44" w:rsidRPr="00B37F44" w:rsidRDefault="00B37F44" w:rsidP="00B37F44">
      <w:pPr>
        <w:numPr>
          <w:ilvl w:val="0"/>
          <w:numId w:val="3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الموظف الذي يلتزم بساعات العمل فقط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2B2806E4" w14:textId="26FCF208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t>السؤال الثاني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0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من أهم صفات الموظف الناجح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399D337E" w14:textId="77777777" w:rsidR="00B37F44" w:rsidRPr="00B37F44" w:rsidRDefault="00B37F44" w:rsidP="00B37F44">
      <w:pPr>
        <w:numPr>
          <w:ilvl w:val="0"/>
          <w:numId w:val="4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الإهمال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5ECD3A5E" w14:textId="77777777" w:rsidR="00B37F44" w:rsidRPr="00B37F44" w:rsidRDefault="00B37F44" w:rsidP="00B37F44">
      <w:pPr>
        <w:numPr>
          <w:ilvl w:val="0"/>
          <w:numId w:val="4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كثرة الغياب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024520F0" w14:textId="2DDED02A" w:rsidR="00B37F44" w:rsidRPr="00B37F44" w:rsidRDefault="00B37F44" w:rsidP="00B37F44">
      <w:pPr>
        <w:numPr>
          <w:ilvl w:val="0"/>
          <w:numId w:val="4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الانضباط وتحمل المسؤولية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64D6BA5D" w14:textId="6B7D24EC" w:rsidR="00B37F44" w:rsidRPr="00B37F44" w:rsidRDefault="00B37F44" w:rsidP="00B37F44">
      <w:pPr>
        <w:numPr>
          <w:ilvl w:val="0"/>
          <w:numId w:val="4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تأجيل الأعمال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CB8684A" w14:textId="1579375B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t>السؤال الثالث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1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تعني إدارة الوقت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6985A4F0" w14:textId="77777777" w:rsidR="00B37F44" w:rsidRPr="00B37F44" w:rsidRDefault="00B37F44" w:rsidP="00B37F44">
      <w:pPr>
        <w:numPr>
          <w:ilvl w:val="0"/>
          <w:numId w:val="5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تنفيذ جميع المهام في وقت واحد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47158505" w14:textId="4D12A532" w:rsidR="00B37F44" w:rsidRPr="00B37F44" w:rsidRDefault="00B37F44" w:rsidP="00B37F44">
      <w:pPr>
        <w:numPr>
          <w:ilvl w:val="0"/>
          <w:numId w:val="5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تنظيم الوقت واستثماره لتحقيق الأهداف بكفاءة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F9CF7FF" w14:textId="77777777" w:rsidR="00B37F44" w:rsidRPr="00B37F44" w:rsidRDefault="00B37F44" w:rsidP="00B37F44">
      <w:pPr>
        <w:numPr>
          <w:ilvl w:val="0"/>
          <w:numId w:val="5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تأجيل المهام المهمة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63E2A9AE" w14:textId="77777777" w:rsidR="00B37F44" w:rsidRPr="00B37F44" w:rsidRDefault="00B37F44" w:rsidP="00B37F44">
      <w:pPr>
        <w:numPr>
          <w:ilvl w:val="0"/>
          <w:numId w:val="5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العمل لساعات أطول فقط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09947352" w14:textId="335C04B2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1F18D4FA" w14:textId="18E343E3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lastRenderedPageBreak/>
        <w:t>السؤال الرابع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2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يقصد بأخلاقيات العمل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16AF398A" w14:textId="7E36C3C2" w:rsidR="00B37F44" w:rsidRPr="00B37F44" w:rsidRDefault="00B37F44" w:rsidP="00B37F44">
      <w:pPr>
        <w:numPr>
          <w:ilvl w:val="0"/>
          <w:numId w:val="6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مجموعة القيم والسلوكيات التي تحكم أداء الموظف داخل العمل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5B3F17E2" w14:textId="77777777" w:rsidR="00B37F44" w:rsidRPr="00B37F44" w:rsidRDefault="00B37F44" w:rsidP="00B37F44">
      <w:pPr>
        <w:numPr>
          <w:ilvl w:val="0"/>
          <w:numId w:val="6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اللوائح المالية فقط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E840E26" w14:textId="77777777" w:rsidR="00B37F44" w:rsidRPr="00B37F44" w:rsidRDefault="00B37F44" w:rsidP="00B37F44">
      <w:pPr>
        <w:numPr>
          <w:ilvl w:val="0"/>
          <w:numId w:val="6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استخدام الأجهزة الحديثة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4B1F8180" w14:textId="77777777" w:rsidR="00B37F44" w:rsidRPr="00B37F44" w:rsidRDefault="00B37F44" w:rsidP="00B37F44">
      <w:pPr>
        <w:numPr>
          <w:ilvl w:val="0"/>
          <w:numId w:val="6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كتابة التقارير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2B7E019" w14:textId="0388D4E5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331CD555" w14:textId="4D6F771E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t>السؤال الخامس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3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أفضل وسيلة لبناء علاقة مهنية ناجحة هي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7430E4D5" w14:textId="77777777" w:rsidR="00B37F44" w:rsidRPr="00B37F44" w:rsidRDefault="00B37F44" w:rsidP="00B37F44">
      <w:pPr>
        <w:numPr>
          <w:ilvl w:val="0"/>
          <w:numId w:val="7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إخفاء المعلومات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2C7C01C" w14:textId="14FB30B9" w:rsidR="00B37F44" w:rsidRPr="00B37F44" w:rsidRDefault="00B37F44" w:rsidP="00B37F44">
      <w:pPr>
        <w:numPr>
          <w:ilvl w:val="0"/>
          <w:numId w:val="7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الاحترام والثقة والتعاون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421A80C" w14:textId="77777777" w:rsidR="00B37F44" w:rsidRPr="00B37F44" w:rsidRDefault="00B37F44" w:rsidP="00B37F44">
      <w:pPr>
        <w:numPr>
          <w:ilvl w:val="0"/>
          <w:numId w:val="7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المنافسة غير الشريفة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6A389ED6" w14:textId="77777777" w:rsidR="00B37F44" w:rsidRPr="00B37F44" w:rsidRDefault="00B37F44" w:rsidP="00B37F44">
      <w:pPr>
        <w:numPr>
          <w:ilvl w:val="0"/>
          <w:numId w:val="7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تجنب التواصل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93266B7" w14:textId="70AC16FF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3D9B2E55" w14:textId="1FABE070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t>السؤال السادس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4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يساعد العمل الجماعي على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054D4108" w14:textId="77777777" w:rsidR="00B37F44" w:rsidRPr="00B37F44" w:rsidRDefault="00B37F44" w:rsidP="00B37F44">
      <w:pPr>
        <w:numPr>
          <w:ilvl w:val="0"/>
          <w:numId w:val="8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زيادة الخلافات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7FC494B0" w14:textId="6013BFA5" w:rsidR="00B37F44" w:rsidRPr="00B37F44" w:rsidRDefault="00B37F44" w:rsidP="00B37F44">
      <w:pPr>
        <w:numPr>
          <w:ilvl w:val="0"/>
          <w:numId w:val="8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تحقيق الأهداف بكفاءة أعلى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33891A66" w14:textId="77777777" w:rsidR="00B37F44" w:rsidRPr="00B37F44" w:rsidRDefault="00B37F44" w:rsidP="00B37F44">
      <w:pPr>
        <w:numPr>
          <w:ilvl w:val="0"/>
          <w:numId w:val="8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تقليل التواصل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2DC69BA4" w14:textId="77777777" w:rsidR="00B37F44" w:rsidRPr="00B37F44" w:rsidRDefault="00B37F44" w:rsidP="00B37F44">
      <w:pPr>
        <w:numPr>
          <w:ilvl w:val="0"/>
          <w:numId w:val="8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إلغاء المسؤوليات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374D9B3A" w14:textId="51590B4F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3748BFD6" w14:textId="2C3A5C48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lastRenderedPageBreak/>
        <w:t>السؤال السابع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5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من مهارات التواصل الفعال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7CF43E52" w14:textId="77777777" w:rsidR="00B37F44" w:rsidRPr="00B37F44" w:rsidRDefault="00B37F44" w:rsidP="00B37F44">
      <w:pPr>
        <w:numPr>
          <w:ilvl w:val="0"/>
          <w:numId w:val="9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المقاطعة المستمرة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4107B7DD" w14:textId="212CDE4E" w:rsidR="00B37F44" w:rsidRPr="00B37F44" w:rsidRDefault="00B37F44" w:rsidP="00B37F44">
      <w:pPr>
        <w:numPr>
          <w:ilvl w:val="0"/>
          <w:numId w:val="9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الاستماع الجيد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 </w:t>
      </w:r>
    </w:p>
    <w:p w14:paraId="60257EA9" w14:textId="77777777" w:rsidR="00B37F44" w:rsidRPr="00B37F44" w:rsidRDefault="00B37F44" w:rsidP="00B37F44">
      <w:pPr>
        <w:numPr>
          <w:ilvl w:val="0"/>
          <w:numId w:val="9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تجاهل الآخرين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19791062" w14:textId="77777777" w:rsidR="00B37F44" w:rsidRPr="00B37F44" w:rsidRDefault="00B37F44" w:rsidP="00B37F44">
      <w:pPr>
        <w:numPr>
          <w:ilvl w:val="0"/>
          <w:numId w:val="9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رفع الصوت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54764429" w14:textId="49BD049A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5821BA73" w14:textId="3AA46DDD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t>السؤال الثامن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6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عند مواجهة مشكلة في العمل فإن أول خطوة هي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20FABAA6" w14:textId="77777777" w:rsidR="00B37F44" w:rsidRPr="00B37F44" w:rsidRDefault="00B37F44" w:rsidP="00B37F44">
      <w:pPr>
        <w:numPr>
          <w:ilvl w:val="0"/>
          <w:numId w:val="10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لوم الآخرين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4DD74939" w14:textId="173AE702" w:rsidR="00B37F44" w:rsidRPr="00B37F44" w:rsidRDefault="00B37F44" w:rsidP="00B37F44">
      <w:pPr>
        <w:numPr>
          <w:ilvl w:val="0"/>
          <w:numId w:val="10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ب) تحديد المشكلة </w:t>
      </w:r>
      <w:r>
        <w:rPr>
          <w:rFonts w:ascii="Sakkal Majalla" w:eastAsia="Calibri" w:hAnsi="Sakkal Majalla" w:cs="Sakkal Majalla" w:hint="cs"/>
          <w:sz w:val="36"/>
          <w:szCs w:val="36"/>
          <w:rtl/>
          <w:lang w:val="en-GB"/>
        </w:rPr>
        <w:t>بدقة</w:t>
      </w:r>
    </w:p>
    <w:p w14:paraId="5720DE28" w14:textId="77777777" w:rsidR="00B37F44" w:rsidRPr="00B37F44" w:rsidRDefault="00B37F44" w:rsidP="00B37F44">
      <w:pPr>
        <w:numPr>
          <w:ilvl w:val="0"/>
          <w:numId w:val="10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تجاهلها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22F78531" w14:textId="77777777" w:rsidR="00B37F44" w:rsidRPr="00B37F44" w:rsidRDefault="00B37F44" w:rsidP="00B37F44">
      <w:pPr>
        <w:numPr>
          <w:ilvl w:val="0"/>
          <w:numId w:val="10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اتخاذ قرار عشوائي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0CBD686B" w14:textId="64877684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595B8C83" w14:textId="355A8155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t>السؤال التاسع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7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يساعد التطوير الذاتي على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282A6DE9" w14:textId="77777777" w:rsidR="00B37F44" w:rsidRPr="00B37F44" w:rsidRDefault="00B37F44" w:rsidP="00B37F44">
      <w:pPr>
        <w:numPr>
          <w:ilvl w:val="0"/>
          <w:numId w:val="11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انخفاض الإنتاجية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7EC741D5" w14:textId="07F058BD" w:rsidR="00B37F44" w:rsidRPr="00B37F44" w:rsidRDefault="00B37F44" w:rsidP="00B37F44">
      <w:pPr>
        <w:numPr>
          <w:ilvl w:val="0"/>
          <w:numId w:val="11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تحسين الأداء واكتساب مهارات جديدة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3D357F71" w14:textId="77777777" w:rsidR="00B37F44" w:rsidRPr="00B37F44" w:rsidRDefault="00B37F44" w:rsidP="00B37F44">
      <w:pPr>
        <w:numPr>
          <w:ilvl w:val="0"/>
          <w:numId w:val="11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مقاومة التغيير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4866DDA7" w14:textId="77777777" w:rsidR="00B37F44" w:rsidRPr="00B37F44" w:rsidRDefault="00B37F44" w:rsidP="00B37F44">
      <w:pPr>
        <w:numPr>
          <w:ilvl w:val="0"/>
          <w:numId w:val="11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تقليل فرص الترقية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2D523413" w14:textId="2A88FE10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45A47FAA" w14:textId="6DA4B2BF" w:rsidR="00B37F44" w:rsidRP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b/>
          <w:bCs/>
          <w:sz w:val="36"/>
          <w:szCs w:val="36"/>
          <w:rtl/>
          <w:lang w:val="en-GB"/>
        </w:rPr>
        <w:lastRenderedPageBreak/>
        <w:t>السؤال العاشر</w:t>
      </w:r>
      <w:r w:rsidRPr="00B37F44">
        <w:rPr>
          <w:rFonts w:ascii="Sakkal Majalla" w:eastAsia="Calibri" w:hAnsi="Sakkal Majalla" w:cs="Sakkal Majalla"/>
          <w:b/>
          <w:bCs/>
          <w:sz w:val="36"/>
          <w:szCs w:val="36"/>
          <w:lang w:val="en-GB"/>
        </w:rPr>
        <w:t>: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br/>
      </w:r>
      <w:hyperlink r:id="rId18" w:history="1"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المرونة في العمل تعني</w:t>
        </w:r>
        <w:r w:rsidRPr="00A269AB">
          <w:rPr>
            <w:rStyle w:val="Hyperlink"/>
            <w:rFonts w:ascii="Sakkal Majalla" w:eastAsia="Calibri" w:hAnsi="Sakkal Majalla" w:cs="Sakkal Majalla"/>
            <w:sz w:val="36"/>
            <w:szCs w:val="36"/>
            <w:lang w:val="en-GB"/>
          </w:rPr>
          <w:t>:</w:t>
        </w:r>
      </w:hyperlink>
    </w:p>
    <w:p w14:paraId="52C27087" w14:textId="77777777" w:rsidR="00B37F44" w:rsidRPr="00B37F44" w:rsidRDefault="00B37F44" w:rsidP="00B37F44">
      <w:pPr>
        <w:numPr>
          <w:ilvl w:val="0"/>
          <w:numId w:val="12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رفض التغيير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0863C7BC" w14:textId="6CF9623E" w:rsidR="00B37F44" w:rsidRPr="00B37F44" w:rsidRDefault="00B37F44" w:rsidP="00B37F44">
      <w:pPr>
        <w:numPr>
          <w:ilvl w:val="0"/>
          <w:numId w:val="12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القدرة على التكيف مع المتغيرات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76F21EDB" w14:textId="77777777" w:rsidR="00B37F44" w:rsidRPr="00B37F44" w:rsidRDefault="00B37F44" w:rsidP="00B37F44">
      <w:pPr>
        <w:numPr>
          <w:ilvl w:val="0"/>
          <w:numId w:val="12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تجنب المسؤوليات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 xml:space="preserve">. </w:t>
      </w:r>
    </w:p>
    <w:p w14:paraId="4196B42A" w14:textId="77777777" w:rsidR="00B37F44" w:rsidRPr="00B37F44" w:rsidRDefault="00B37F44" w:rsidP="00B37F44">
      <w:pPr>
        <w:numPr>
          <w:ilvl w:val="0"/>
          <w:numId w:val="12"/>
        </w:num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تنفيذ الأعمال بطريقة واحدة فقط</w:t>
      </w:r>
      <w:r w:rsidRPr="00B37F44">
        <w:rPr>
          <w:rFonts w:ascii="Sakkal Majalla" w:eastAsia="Calibri" w:hAnsi="Sakkal Majalla" w:cs="Sakkal Majalla"/>
          <w:sz w:val="36"/>
          <w:szCs w:val="36"/>
          <w:lang w:val="en-GB"/>
        </w:rPr>
        <w:t>.</w:t>
      </w:r>
    </w:p>
    <w:p w14:paraId="52C41174" w14:textId="77777777" w:rsidR="009D5937" w:rsidRDefault="009D5937" w:rsidP="009D5937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2ADB3F3B" w14:textId="71BA2DB0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color w:val="EE0000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color w:val="EE0000"/>
          <w:sz w:val="36"/>
          <w:szCs w:val="36"/>
          <w:rtl/>
          <w:lang w:val="en-GB"/>
        </w:rPr>
        <w:t>الجزء الثاني: صح أو خطأ (5 أسئلة)</w:t>
      </w:r>
    </w:p>
    <w:p w14:paraId="38157135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الحادي عشر:</w:t>
      </w:r>
    </w:p>
    <w:p w14:paraId="32BE1101" w14:textId="5BA6B421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الالتزام بالمواعيد من سمات الموظف الناجح. </w:t>
      </w:r>
    </w:p>
    <w:p w14:paraId="409F321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الثاني عشر:</w:t>
      </w:r>
    </w:p>
    <w:p w14:paraId="54DB5198" w14:textId="453BF620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إدارة الوقت تعني إنجاز جميع المهام دون تحديد أولويات. </w:t>
      </w:r>
    </w:p>
    <w:p w14:paraId="7CD61ACB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الثالث عشر:</w:t>
      </w:r>
    </w:p>
    <w:p w14:paraId="6539FB10" w14:textId="0ABD77A5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العمل الجماعي يسهم في تحسين جودة الأداء. </w:t>
      </w:r>
    </w:p>
    <w:p w14:paraId="7C617C5C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الرابع عشر:</w:t>
      </w:r>
    </w:p>
    <w:p w14:paraId="12F46B10" w14:textId="36AE098D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لا يحتاج الموظف الناجح إلى تطوير مهاراته بعد التعيين. </w:t>
      </w:r>
    </w:p>
    <w:p w14:paraId="45BC11D7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الخامس عشر:</w:t>
      </w:r>
    </w:p>
    <w:p w14:paraId="4B677935" w14:textId="34B0DEDB" w:rsidR="00B37F44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التواصل الفعال يساعد على تقليل سوء الفهم داخل بيئة العمل. </w:t>
      </w:r>
    </w:p>
    <w:p w14:paraId="6592BE90" w14:textId="77777777" w:rsidR="00B37F44" w:rsidRDefault="00B37F44" w:rsidP="009D5937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6FAFDC6F" w14:textId="77777777" w:rsidR="00B37F44" w:rsidRDefault="00B37F44" w:rsidP="009D5937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00FD7837" w14:textId="77777777" w:rsidR="009D5937" w:rsidRPr="009D5937" w:rsidRDefault="009D5937" w:rsidP="009D5937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46DE7412" w14:textId="77777777" w:rsidR="009D5937" w:rsidRPr="009D5937" w:rsidRDefault="009D5937" w:rsidP="009D5937">
      <w:pPr>
        <w:spacing w:after="160" w:line="240" w:lineRule="auto"/>
        <w:jc w:val="center"/>
        <w:rPr>
          <w:rFonts w:ascii="Sakkal Majalla" w:eastAsia="Calibri" w:hAnsi="Sakkal Majalla" w:cs="Sakkal Majalla"/>
          <w:b/>
          <w:bCs/>
          <w:color w:val="215E99"/>
          <w:sz w:val="48"/>
          <w:szCs w:val="48"/>
          <w:lang w:val="en-GB"/>
        </w:rPr>
      </w:pPr>
      <w:r w:rsidRPr="009D5937">
        <w:rPr>
          <w:rFonts w:ascii="Sakkal Majalla" w:eastAsia="Calibri" w:hAnsi="Sakkal Majalla" w:cs="Sakkal Majalla" w:hint="cs"/>
          <w:b/>
          <w:bCs/>
          <w:color w:val="215E99"/>
          <w:sz w:val="48"/>
          <w:szCs w:val="48"/>
          <w:rtl/>
        </w:rPr>
        <w:lastRenderedPageBreak/>
        <w:t>الاختبار البعدي</w:t>
      </w:r>
    </w:p>
    <w:p w14:paraId="3AC08D01" w14:textId="12280889" w:rsidR="009D5937" w:rsidRPr="009D5937" w:rsidRDefault="009D5937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9D5937">
        <w:rPr>
          <w:rFonts w:ascii="Sakkal Majalla" w:eastAsia="Calibri" w:hAnsi="Sakkal Majalla" w:cs="Sakkal Majalla" w:hint="cs"/>
          <w:b/>
          <w:bCs/>
          <w:color w:val="E97132"/>
          <w:sz w:val="36"/>
          <w:szCs w:val="36"/>
          <w:rtl/>
        </w:rPr>
        <w:t>أولاً: أسئلة الاختيار من متعدد</w:t>
      </w:r>
    </w:p>
    <w:p w14:paraId="53698392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الأول:</w:t>
      </w:r>
    </w:p>
    <w:p w14:paraId="3E503DE9" w14:textId="25704B37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19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أي مما يلي يعبر عن السلوك المهني الصحيح؟</w:t>
        </w:r>
      </w:hyperlink>
    </w:p>
    <w:p w14:paraId="2763F5E1" w14:textId="4C408D8F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أ) احترام الأنظمة والتعليمات. </w:t>
      </w:r>
    </w:p>
    <w:p w14:paraId="40DC713C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إهمال التعليمات.</w:t>
      </w:r>
    </w:p>
    <w:p w14:paraId="63F0E2FC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تأخير إنجاز الأعمال.</w:t>
      </w:r>
    </w:p>
    <w:p w14:paraId="2B40D5BC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إفشاء المعلومات السرية.</w:t>
      </w:r>
    </w:p>
    <w:p w14:paraId="71544E42" w14:textId="77777777" w:rsidR="00B37F44" w:rsidRPr="00B37F44" w:rsidRDefault="00B37F44" w:rsidP="00A269AB">
      <w:pPr>
        <w:spacing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4A4B265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الثاني:</w:t>
      </w:r>
    </w:p>
    <w:p w14:paraId="5C4D53B5" w14:textId="71123D34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0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عند ازدحام المهام فإن أفضل تصرف هو:</w:t>
        </w:r>
      </w:hyperlink>
    </w:p>
    <w:p w14:paraId="1D911C8D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تنفيذ المهام عشوائيًا.</w:t>
      </w:r>
    </w:p>
    <w:p w14:paraId="6300FFDF" w14:textId="6B94F324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ب) ترتيب الأولويات وفق الأهمية والاستعجال. </w:t>
      </w:r>
    </w:p>
    <w:p w14:paraId="3865061F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تأجيل جميع المهام.</w:t>
      </w:r>
    </w:p>
    <w:p w14:paraId="60FFA4DD" w14:textId="59EE6869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ترك العمل.</w:t>
      </w:r>
    </w:p>
    <w:p w14:paraId="4543FAB2" w14:textId="77777777" w:rsidR="00A269AB" w:rsidRDefault="00A269AB" w:rsidP="00A269AB">
      <w:pPr>
        <w:spacing w:line="240" w:lineRule="auto"/>
        <w:rPr>
          <w:rFonts w:ascii="Sakkal Majalla" w:eastAsia="Calibri" w:hAnsi="Sakkal Majalla" w:cs="Sakkal Majalla"/>
          <w:sz w:val="36"/>
          <w:szCs w:val="36"/>
          <w:lang w:val="en-GB"/>
        </w:rPr>
      </w:pPr>
    </w:p>
    <w:p w14:paraId="4A64A4C6" w14:textId="63C2DA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الثالث:</w:t>
      </w:r>
    </w:p>
    <w:p w14:paraId="5E984807" w14:textId="26F50B7B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1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من أهم عناصر التواصل الفعال:</w:t>
        </w:r>
      </w:hyperlink>
    </w:p>
    <w:p w14:paraId="13100AF0" w14:textId="77777777" w:rsidR="00B37F44" w:rsidRPr="00B37F44" w:rsidRDefault="00B37F44" w:rsidP="00A269AB">
      <w:pPr>
        <w:spacing w:after="12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الغموض.</w:t>
      </w:r>
    </w:p>
    <w:p w14:paraId="69805D38" w14:textId="3F5644AA" w:rsidR="00B37F44" w:rsidRPr="00B37F44" w:rsidRDefault="00B37F44" w:rsidP="00A269AB">
      <w:pPr>
        <w:spacing w:after="12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ب) وضوح الرسالة والاستماع الجيد. </w:t>
      </w:r>
    </w:p>
    <w:p w14:paraId="7C852AD8" w14:textId="77777777" w:rsidR="00B37F44" w:rsidRPr="00B37F44" w:rsidRDefault="00B37F44" w:rsidP="00A269AB">
      <w:pPr>
        <w:spacing w:after="12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تجاهل التغذية الراجعة.</w:t>
      </w:r>
    </w:p>
    <w:p w14:paraId="1BC9AA31" w14:textId="77777777" w:rsidR="00B37F44" w:rsidRPr="00B37F44" w:rsidRDefault="00B37F44" w:rsidP="00A269AB">
      <w:pPr>
        <w:spacing w:after="12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كثرة المقاطعة.</w:t>
      </w:r>
    </w:p>
    <w:p w14:paraId="740AF7C6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lastRenderedPageBreak/>
        <w:t>السؤال الرابع:</w:t>
      </w:r>
    </w:p>
    <w:p w14:paraId="4B792776" w14:textId="08C7EB9B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2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تقوم العلاقات المهنية الناجحة على:</w:t>
        </w:r>
      </w:hyperlink>
    </w:p>
    <w:p w14:paraId="01EBC3F8" w14:textId="611009D6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أ) الاحترام والثقة والتعاون. </w:t>
      </w:r>
    </w:p>
    <w:p w14:paraId="4CC9BC5D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المنافسة السلبية.</w:t>
      </w:r>
    </w:p>
    <w:p w14:paraId="724C094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تبادل الاتهامات.</w:t>
      </w:r>
    </w:p>
    <w:p w14:paraId="6A0C392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الانعزال.</w:t>
      </w:r>
    </w:p>
    <w:p w14:paraId="71F8DFD5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73AFF2B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الخامس:</w:t>
      </w:r>
    </w:p>
    <w:p w14:paraId="296C60AB" w14:textId="04A495B1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3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يساعد التفكير الإيجابي في:</w:t>
        </w:r>
      </w:hyperlink>
    </w:p>
    <w:p w14:paraId="3DC53B51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زيادة التوتر.</w:t>
      </w:r>
    </w:p>
    <w:p w14:paraId="528158EF" w14:textId="665EE1F9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ب) التعامل مع ضغوط العمل بصورة أفضل. </w:t>
      </w:r>
    </w:p>
    <w:p w14:paraId="473D9FBE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ضعف الأداء.</w:t>
      </w:r>
    </w:p>
    <w:p w14:paraId="22260A7A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كثرة النزاعات.</w:t>
      </w:r>
    </w:p>
    <w:p w14:paraId="286CA49E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6AF4010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السادس:</w:t>
      </w:r>
    </w:p>
    <w:p w14:paraId="46D83309" w14:textId="4B0FDD52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4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أفضل طريقة لحل المشكلات هي:</w:t>
        </w:r>
      </w:hyperlink>
    </w:p>
    <w:p w14:paraId="6F2AC4D2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اتخاذ قرار سريع دون تحليل.</w:t>
      </w:r>
    </w:p>
    <w:p w14:paraId="56CDA359" w14:textId="5DCB96A3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ب) تحليل المشكلة واختيار الحل الأنسب. </w:t>
      </w:r>
    </w:p>
    <w:p w14:paraId="2A007F4D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تجاهل المشكلة.</w:t>
      </w:r>
    </w:p>
    <w:p w14:paraId="70206B0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تأجيل الحل.</w:t>
      </w:r>
    </w:p>
    <w:p w14:paraId="26B63B37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380A80D3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lastRenderedPageBreak/>
        <w:t>السؤال السابع:</w:t>
      </w:r>
    </w:p>
    <w:p w14:paraId="564E5A81" w14:textId="50009E8E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5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الموظف المرن هو الذي:</w:t>
        </w:r>
      </w:hyperlink>
    </w:p>
    <w:p w14:paraId="16F2DD7C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أ) يرفض التغيير.</w:t>
      </w:r>
    </w:p>
    <w:p w14:paraId="7E27909F" w14:textId="77C1B863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ب) يتكيف مع المتغيرات ويطور أسلوب عمله. </w:t>
      </w:r>
    </w:p>
    <w:p w14:paraId="4EE414E7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يتمسك بالأساليب القديمة فقط.</w:t>
      </w:r>
    </w:p>
    <w:p w14:paraId="1F02C68D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يرفض تعلم المهارات الجديدة.</w:t>
      </w:r>
    </w:p>
    <w:p w14:paraId="4887C086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1AF1C274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الثامن:</w:t>
      </w:r>
    </w:p>
    <w:p w14:paraId="4ED3CB37" w14:textId="0C8435BB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6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من وسائل التطوير الذاتي:</w:t>
        </w:r>
      </w:hyperlink>
    </w:p>
    <w:p w14:paraId="2E27E223" w14:textId="058FC693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أ) التعلم المستمر وحضور البرامج التدريبية. </w:t>
      </w:r>
    </w:p>
    <w:p w14:paraId="4B1B146F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الاكتفاء بالخبرة القديمة.</w:t>
      </w:r>
    </w:p>
    <w:p w14:paraId="68EBB73F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تجنب القراءة.</w:t>
      </w:r>
    </w:p>
    <w:p w14:paraId="35E1CC52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رفض التغذية الراجعة.</w:t>
      </w:r>
    </w:p>
    <w:p w14:paraId="326836DD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630D844A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التاسع:</w:t>
      </w:r>
    </w:p>
    <w:p w14:paraId="3FBE9A05" w14:textId="3C219245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7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تتضمن خطة العمل الشخصية:</w:t>
        </w:r>
      </w:hyperlink>
    </w:p>
    <w:p w14:paraId="0E2799F8" w14:textId="0ECA64F5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أ) أهدافًا وإجراءات وجدولًا زمنيًا. </w:t>
      </w:r>
    </w:p>
    <w:p w14:paraId="204A8501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الأمنيات فقط.</w:t>
      </w:r>
    </w:p>
    <w:p w14:paraId="65DD3CE5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معلومات شخصية فقط.</w:t>
      </w:r>
    </w:p>
    <w:p w14:paraId="73760C9B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قائمة بالوظائف.</w:t>
      </w:r>
    </w:p>
    <w:p w14:paraId="12CE9A56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1B038AD2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lastRenderedPageBreak/>
        <w:t>السؤال العاشر:</w:t>
      </w:r>
    </w:p>
    <w:p w14:paraId="50865248" w14:textId="391B09B4" w:rsidR="00B37F44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hyperlink r:id="rId28" w:history="1">
        <w:r w:rsidR="00B37F44" w:rsidRPr="00A269AB">
          <w:rPr>
            <w:rStyle w:val="Hyperlink"/>
            <w:rFonts w:ascii="Sakkal Majalla" w:eastAsia="Calibri" w:hAnsi="Sakkal Majalla" w:cs="Sakkal Majalla"/>
            <w:sz w:val="36"/>
            <w:szCs w:val="36"/>
            <w:rtl/>
            <w:lang w:val="en-GB"/>
          </w:rPr>
          <w:t>النجاح الوظيفي يتحقق من خلال:</w:t>
        </w:r>
      </w:hyperlink>
    </w:p>
    <w:p w14:paraId="4C0F6CF2" w14:textId="5F886653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أ) الالتزام والتعلم المستمر والعمل بروح الفريق. </w:t>
      </w:r>
    </w:p>
    <w:p w14:paraId="06D3631F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ب) العمل الفردي فقط.</w:t>
      </w:r>
    </w:p>
    <w:p w14:paraId="768E629E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ج) تجاهل التطوير.</w:t>
      </w:r>
    </w:p>
    <w:p w14:paraId="4F6A36BE" w14:textId="77777777" w:rsid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د) مقاومة التغيير.</w:t>
      </w:r>
    </w:p>
    <w:p w14:paraId="60F88C8F" w14:textId="77777777" w:rsidR="00A269AB" w:rsidRPr="00B37F44" w:rsidRDefault="00A269AB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</w:p>
    <w:p w14:paraId="292C2522" w14:textId="68A3949C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color w:val="EE0000"/>
          <w:sz w:val="40"/>
          <w:szCs w:val="40"/>
          <w:rtl/>
          <w:lang w:val="en-GB"/>
        </w:rPr>
      </w:pPr>
      <w:r w:rsidRPr="00B37F44">
        <w:rPr>
          <w:rFonts w:ascii="Sakkal Majalla" w:eastAsia="Calibri" w:hAnsi="Sakkal Majalla" w:cs="Sakkal Majalla"/>
          <w:color w:val="EE0000"/>
          <w:sz w:val="40"/>
          <w:szCs w:val="40"/>
          <w:rtl/>
          <w:lang w:val="en-GB"/>
        </w:rPr>
        <w:t>الجزء الثاني: صح أو خطأ (5 أسئلة)</w:t>
      </w:r>
    </w:p>
    <w:p w14:paraId="1D9947C5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الحادي عشر:</w:t>
      </w:r>
    </w:p>
    <w:p w14:paraId="1F62375E" w14:textId="1BB3E5ED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يساعد التخطيط الشخصي على تحسين الأداء الوظيفي. </w:t>
      </w:r>
    </w:p>
    <w:p w14:paraId="15F2C959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الثاني عشر:</w:t>
      </w:r>
    </w:p>
    <w:p w14:paraId="434F1D9C" w14:textId="0E35A9EF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إفشاء المعلومات السرية يعد من أخلاقيات العمل. </w:t>
      </w:r>
    </w:p>
    <w:p w14:paraId="4D2FCF80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الثالث عشر:</w:t>
      </w:r>
    </w:p>
    <w:p w14:paraId="0D6BF43D" w14:textId="78DB8EA3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التغذية الراجعة تساعد على تحسين الأداء وتطوير المهارات. </w:t>
      </w:r>
    </w:p>
    <w:p w14:paraId="0185859B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الرابع عشر:</w:t>
      </w:r>
    </w:p>
    <w:p w14:paraId="4C1BFA50" w14:textId="007B769C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التعلم المستمر يقتصر على حضور الدورات التدريبية فقط. </w:t>
      </w:r>
    </w:p>
    <w:p w14:paraId="685EB44A" w14:textId="77777777" w:rsidR="00B37F44" w:rsidRPr="00B37F44" w:rsidRDefault="00B37F44" w:rsidP="00B37F44">
      <w:pPr>
        <w:spacing w:after="160" w:line="240" w:lineRule="auto"/>
        <w:rPr>
          <w:rFonts w:ascii="Sakkal Majalla" w:eastAsia="Calibri" w:hAnsi="Sakkal Majalla" w:cs="Sakkal Majalla"/>
          <w:sz w:val="36"/>
          <w:szCs w:val="36"/>
          <w:rtl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>السؤال الخامس عشر:</w:t>
      </w:r>
    </w:p>
    <w:p w14:paraId="07EE36CF" w14:textId="1CB717C0" w:rsidR="009D5937" w:rsidRPr="009D5937" w:rsidRDefault="00B37F44" w:rsidP="00B37F44">
      <w:pPr>
        <w:spacing w:after="160" w:line="240" w:lineRule="auto"/>
        <w:jc w:val="left"/>
        <w:rPr>
          <w:rFonts w:ascii="Sakkal Majalla" w:eastAsia="Calibri" w:hAnsi="Sakkal Majalla" w:cs="Sakkal Majalla"/>
          <w:sz w:val="36"/>
          <w:szCs w:val="36"/>
          <w:lang w:val="en-GB"/>
        </w:rPr>
      </w:pPr>
      <w:r w:rsidRPr="00B37F44">
        <w:rPr>
          <w:rFonts w:ascii="Sakkal Majalla" w:eastAsia="Calibri" w:hAnsi="Sakkal Majalla" w:cs="Sakkal Majalla"/>
          <w:sz w:val="36"/>
          <w:szCs w:val="36"/>
          <w:rtl/>
          <w:lang w:val="en-GB"/>
        </w:rPr>
        <w:t xml:space="preserve">إعداد خطة تطوير شخصية يساعد الموظف على تحقيق أهدافه المهنية. </w:t>
      </w:r>
    </w:p>
    <w:p w14:paraId="58B955B3" w14:textId="6DEC48F0" w:rsidR="009D5937" w:rsidRPr="009D5937" w:rsidRDefault="00B37F44" w:rsidP="009D5937">
      <w:pPr>
        <w:spacing w:after="160" w:line="240" w:lineRule="auto"/>
        <w:jc w:val="left"/>
        <w:rPr>
          <w:rFonts w:ascii="Sakkal Majalla" w:eastAsia="Calibri" w:hAnsi="Sakkal Majalla" w:cs="Sakkal Majalla"/>
          <w:b/>
          <w:bCs/>
          <w:color w:val="E97132"/>
          <w:sz w:val="36"/>
          <w:szCs w:val="36"/>
          <w:rtl/>
        </w:rPr>
      </w:pPr>
      <w:r w:rsidRPr="009D5937">
        <w:rPr>
          <w:rFonts w:ascii="Adobe Arabic" w:eastAsia="Aptos" w:hAnsi="Adobe Arabic" w:cs="Adobe Arabic"/>
          <w:b/>
          <w:bCs/>
          <w:noProof/>
          <w:color w:val="002060"/>
          <w:kern w:val="2"/>
          <w:sz w:val="40"/>
          <w:szCs w:val="40"/>
          <w14:ligatures w14:val="standardContextual"/>
        </w:rPr>
        <w:drawing>
          <wp:anchor distT="0" distB="0" distL="114300" distR="114300" simplePos="0" relativeHeight="251685888" behindDoc="0" locked="0" layoutInCell="1" allowOverlap="1" wp14:anchorId="7C723BC9" wp14:editId="2C575D73">
            <wp:simplePos x="0" y="0"/>
            <wp:positionH relativeFrom="margin">
              <wp:posOffset>1200150</wp:posOffset>
            </wp:positionH>
            <wp:positionV relativeFrom="paragraph">
              <wp:posOffset>96520</wp:posOffset>
            </wp:positionV>
            <wp:extent cx="1257300" cy="12573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199E33" w14:textId="7E411E81" w:rsidR="009D5937" w:rsidRPr="009D5937" w:rsidRDefault="009D5937" w:rsidP="009D5937">
      <w:pPr>
        <w:spacing w:after="160" w:line="240" w:lineRule="auto"/>
        <w:jc w:val="left"/>
        <w:rPr>
          <w:rFonts w:ascii="Sakkal Majalla" w:eastAsia="Calibri" w:hAnsi="Sakkal Majalla" w:cs="Sakkal Majalla"/>
          <w:b/>
          <w:bCs/>
          <w:color w:val="E97132"/>
          <w:sz w:val="36"/>
          <w:szCs w:val="36"/>
          <w:rtl/>
        </w:rPr>
      </w:pPr>
    </w:p>
    <w:p w14:paraId="37E22031" w14:textId="3CBE5C6B" w:rsidR="005501B9" w:rsidRDefault="005501B9" w:rsidP="00A8176E">
      <w:pPr>
        <w:tabs>
          <w:tab w:val="left" w:pos="3171"/>
        </w:tabs>
        <w:jc w:val="left"/>
        <w:rPr>
          <w:rFonts w:ascii="Sakkal Majalla" w:hAnsi="Sakkal Majalla" w:cs="Sakkal Majalla"/>
          <w:b/>
          <w:bCs/>
          <w:noProof/>
          <w:color w:val="000000" w:themeColor="text1"/>
          <w:rtl/>
          <w:lang w:val="en-GB" w:bidi="ar-EG"/>
        </w:rPr>
      </w:pPr>
    </w:p>
    <w:p w14:paraId="75AD287A" w14:textId="77777777" w:rsidR="00B37F44" w:rsidRPr="00B37F44" w:rsidRDefault="00B37F44" w:rsidP="00B37F44">
      <w:pPr>
        <w:spacing w:before="100" w:beforeAutospacing="1" w:after="100" w:afterAutospacing="1" w:line="240" w:lineRule="auto"/>
        <w:jc w:val="center"/>
        <w:outlineLvl w:val="1"/>
        <w:rPr>
          <w:rFonts w:ascii="Sakkal Majalla" w:eastAsia="Times New Roman" w:hAnsi="Sakkal Majalla" w:cs="Sakkal Majalla"/>
          <w:b/>
          <w:bCs/>
          <w:color w:val="1F4E79" w:themeColor="accent5" w:themeShade="80"/>
          <w:sz w:val="44"/>
          <w:szCs w:val="44"/>
          <w:lang w:val="en-GB" w:eastAsia="en-GB"/>
        </w:rPr>
      </w:pPr>
      <w:r w:rsidRPr="00B37F44">
        <w:rPr>
          <w:rFonts w:ascii="Sakkal Majalla" w:eastAsia="Times New Roman" w:hAnsi="Sakkal Majalla" w:cs="Sakkal Majalla" w:hint="cs"/>
          <w:b/>
          <w:bCs/>
          <w:color w:val="1F4E79" w:themeColor="accent5" w:themeShade="80"/>
          <w:sz w:val="44"/>
          <w:szCs w:val="44"/>
          <w:rtl/>
          <w:lang w:val="en-GB" w:eastAsia="en-GB"/>
        </w:rPr>
        <w:lastRenderedPageBreak/>
        <w:t>إجابات الاختبار القبلي</w:t>
      </w:r>
    </w:p>
    <w:p w14:paraId="0EF6C30A" w14:textId="77777777" w:rsidR="00B37F44" w:rsidRPr="00B37F44" w:rsidRDefault="00B37F44" w:rsidP="00B37F44">
      <w:pPr>
        <w:spacing w:before="100" w:beforeAutospacing="1" w:after="100" w:afterAutospacing="1" w:line="240" w:lineRule="auto"/>
        <w:jc w:val="center"/>
        <w:outlineLvl w:val="2"/>
        <w:rPr>
          <w:rFonts w:ascii="Sakkal Majalla" w:eastAsia="Times New Roman" w:hAnsi="Sakkal Majalla" w:cs="Sakkal Majalla"/>
          <w:b/>
          <w:bCs/>
          <w:color w:val="EE0000"/>
          <w:sz w:val="36"/>
          <w:szCs w:val="36"/>
          <w:lang w:val="en-GB" w:eastAsia="en-GB"/>
        </w:rPr>
      </w:pPr>
      <w:r w:rsidRPr="00B37F44">
        <w:rPr>
          <w:rFonts w:ascii="Sakkal Majalla" w:eastAsia="Times New Roman" w:hAnsi="Sakkal Majalla" w:cs="Sakkal Majalla" w:hint="cs"/>
          <w:b/>
          <w:bCs/>
          <w:color w:val="EE0000"/>
          <w:sz w:val="36"/>
          <w:szCs w:val="36"/>
          <w:rtl/>
          <w:lang w:val="en-GB" w:eastAsia="en-GB"/>
        </w:rPr>
        <w:t>أولًا: إجابات أسئلة الاختيار من متعدد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1426"/>
        <w:gridCol w:w="2049"/>
      </w:tblGrid>
      <w:tr w:rsidR="00B37F44" w:rsidRPr="00B37F44" w14:paraId="36F8039C" w14:textId="77777777" w:rsidTr="00B37F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BA50DB5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رقم السؤال</w:t>
            </w:r>
          </w:p>
        </w:tc>
        <w:tc>
          <w:tcPr>
            <w:tcW w:w="0" w:type="auto"/>
            <w:hideMark/>
          </w:tcPr>
          <w:p w14:paraId="760B9FA2" w14:textId="77777777" w:rsidR="00B37F44" w:rsidRPr="00B37F44" w:rsidRDefault="00B37F44" w:rsidP="00B37F44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الإجابة الصحيحة</w:t>
            </w:r>
          </w:p>
        </w:tc>
      </w:tr>
      <w:tr w:rsidR="00B37F44" w:rsidRPr="00B37F44" w14:paraId="750DD653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3AF57F4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</w:t>
            </w:r>
          </w:p>
        </w:tc>
        <w:tc>
          <w:tcPr>
            <w:tcW w:w="0" w:type="auto"/>
            <w:hideMark/>
          </w:tcPr>
          <w:p w14:paraId="58CE1523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62F0D8FA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EE41C99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2</w:t>
            </w:r>
          </w:p>
        </w:tc>
        <w:tc>
          <w:tcPr>
            <w:tcW w:w="0" w:type="auto"/>
            <w:hideMark/>
          </w:tcPr>
          <w:p w14:paraId="0029E989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ج</w:t>
            </w:r>
          </w:p>
        </w:tc>
      </w:tr>
      <w:tr w:rsidR="00B37F44" w:rsidRPr="00B37F44" w14:paraId="7E3D5854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CC0CF1B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3</w:t>
            </w:r>
          </w:p>
        </w:tc>
        <w:tc>
          <w:tcPr>
            <w:tcW w:w="0" w:type="auto"/>
            <w:hideMark/>
          </w:tcPr>
          <w:p w14:paraId="1BD61055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16119602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2728B59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4</w:t>
            </w:r>
          </w:p>
        </w:tc>
        <w:tc>
          <w:tcPr>
            <w:tcW w:w="0" w:type="auto"/>
            <w:hideMark/>
          </w:tcPr>
          <w:p w14:paraId="4F58A07C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أ</w:t>
            </w:r>
          </w:p>
        </w:tc>
      </w:tr>
      <w:tr w:rsidR="00B37F44" w:rsidRPr="00B37F44" w14:paraId="1E91214D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BB47FDA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5</w:t>
            </w:r>
          </w:p>
        </w:tc>
        <w:tc>
          <w:tcPr>
            <w:tcW w:w="0" w:type="auto"/>
            <w:hideMark/>
          </w:tcPr>
          <w:p w14:paraId="16999FB8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6444BB16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0B73714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6</w:t>
            </w:r>
          </w:p>
        </w:tc>
        <w:tc>
          <w:tcPr>
            <w:tcW w:w="0" w:type="auto"/>
            <w:hideMark/>
          </w:tcPr>
          <w:p w14:paraId="4FC8C545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0919C2AF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BCA1EB9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7</w:t>
            </w:r>
          </w:p>
        </w:tc>
        <w:tc>
          <w:tcPr>
            <w:tcW w:w="0" w:type="auto"/>
            <w:hideMark/>
          </w:tcPr>
          <w:p w14:paraId="54096FFB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313E29D9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C4E6687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8</w:t>
            </w:r>
          </w:p>
        </w:tc>
        <w:tc>
          <w:tcPr>
            <w:tcW w:w="0" w:type="auto"/>
            <w:hideMark/>
          </w:tcPr>
          <w:p w14:paraId="26C0104D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22A913B2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8D8356F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9</w:t>
            </w:r>
          </w:p>
        </w:tc>
        <w:tc>
          <w:tcPr>
            <w:tcW w:w="0" w:type="auto"/>
            <w:hideMark/>
          </w:tcPr>
          <w:p w14:paraId="5986C7BA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3E474304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B65676F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10</w:t>
            </w:r>
          </w:p>
        </w:tc>
        <w:tc>
          <w:tcPr>
            <w:tcW w:w="0" w:type="auto"/>
            <w:hideMark/>
          </w:tcPr>
          <w:p w14:paraId="0C3DEA04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</w:tbl>
    <w:p w14:paraId="4EE2C6B2" w14:textId="77777777" w:rsidR="00B37F44" w:rsidRPr="00B37F44" w:rsidRDefault="00B37F44" w:rsidP="00B37F44">
      <w:pPr>
        <w:spacing w:before="100" w:beforeAutospacing="1" w:after="100" w:afterAutospacing="1" w:line="240" w:lineRule="auto"/>
        <w:jc w:val="left"/>
        <w:outlineLvl w:val="2"/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</w:pPr>
      <w:r w:rsidRPr="00B37F44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ثانيًا: إجابات أسئلة الصح والخطأ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1426"/>
        <w:gridCol w:w="929"/>
      </w:tblGrid>
      <w:tr w:rsidR="00B37F44" w:rsidRPr="00B37F44" w14:paraId="3027BD69" w14:textId="77777777" w:rsidTr="00B37F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CED7720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رقم السؤال</w:t>
            </w:r>
          </w:p>
        </w:tc>
        <w:tc>
          <w:tcPr>
            <w:tcW w:w="0" w:type="auto"/>
            <w:hideMark/>
          </w:tcPr>
          <w:p w14:paraId="6CFFE602" w14:textId="77777777" w:rsidR="00B37F44" w:rsidRPr="00B37F44" w:rsidRDefault="00B37F44" w:rsidP="00B37F44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الإجابة</w:t>
            </w:r>
          </w:p>
        </w:tc>
      </w:tr>
      <w:tr w:rsidR="00B37F44" w:rsidRPr="00B37F44" w14:paraId="5EFB6C3F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F9A2129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11</w:t>
            </w:r>
          </w:p>
        </w:tc>
        <w:tc>
          <w:tcPr>
            <w:tcW w:w="0" w:type="auto"/>
            <w:hideMark/>
          </w:tcPr>
          <w:p w14:paraId="56F70EB0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صح</w:t>
            </w:r>
          </w:p>
        </w:tc>
      </w:tr>
      <w:tr w:rsidR="00B37F44" w:rsidRPr="00B37F44" w14:paraId="01B54F9E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E74A5D2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12</w:t>
            </w:r>
          </w:p>
        </w:tc>
        <w:tc>
          <w:tcPr>
            <w:tcW w:w="0" w:type="auto"/>
            <w:hideMark/>
          </w:tcPr>
          <w:p w14:paraId="0C0A4993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خطأ</w:t>
            </w:r>
          </w:p>
        </w:tc>
      </w:tr>
      <w:tr w:rsidR="00B37F44" w:rsidRPr="00B37F44" w14:paraId="5FAC2494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3BC1141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13</w:t>
            </w:r>
          </w:p>
        </w:tc>
        <w:tc>
          <w:tcPr>
            <w:tcW w:w="0" w:type="auto"/>
            <w:hideMark/>
          </w:tcPr>
          <w:p w14:paraId="00EEAE94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صح</w:t>
            </w:r>
          </w:p>
        </w:tc>
      </w:tr>
      <w:tr w:rsidR="00B37F44" w:rsidRPr="00B37F44" w14:paraId="0393B01F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A04202D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14</w:t>
            </w:r>
          </w:p>
        </w:tc>
        <w:tc>
          <w:tcPr>
            <w:tcW w:w="0" w:type="auto"/>
            <w:hideMark/>
          </w:tcPr>
          <w:p w14:paraId="3B533E8E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خطأ</w:t>
            </w:r>
          </w:p>
        </w:tc>
      </w:tr>
      <w:tr w:rsidR="00B37F44" w:rsidRPr="00B37F44" w14:paraId="5C480040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3D84344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15</w:t>
            </w:r>
          </w:p>
        </w:tc>
        <w:tc>
          <w:tcPr>
            <w:tcW w:w="0" w:type="auto"/>
            <w:hideMark/>
          </w:tcPr>
          <w:p w14:paraId="2A9975C6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صح</w:t>
            </w:r>
          </w:p>
        </w:tc>
      </w:tr>
    </w:tbl>
    <w:p w14:paraId="7681E9FB" w14:textId="77777777" w:rsidR="00B37F44" w:rsidRDefault="00B37F44" w:rsidP="00B37F44">
      <w:pPr>
        <w:tabs>
          <w:tab w:val="left" w:pos="3171"/>
        </w:tabs>
        <w:spacing w:line="240" w:lineRule="auto"/>
        <w:jc w:val="left"/>
        <w:rPr>
          <w:rFonts w:ascii="Sakkal Majalla" w:hAnsi="Sakkal Majalla" w:cs="Sakkal Majalla"/>
          <w:b/>
          <w:bCs/>
          <w:noProof/>
          <w:color w:val="000000" w:themeColor="text1"/>
          <w:sz w:val="36"/>
          <w:szCs w:val="36"/>
          <w:rtl/>
          <w:lang w:val="en-GB" w:bidi="ar-EG"/>
        </w:rPr>
      </w:pPr>
    </w:p>
    <w:p w14:paraId="037555B4" w14:textId="77777777" w:rsidR="00B37F44" w:rsidRDefault="00B37F44" w:rsidP="00B37F44">
      <w:pPr>
        <w:tabs>
          <w:tab w:val="left" w:pos="3171"/>
        </w:tabs>
        <w:spacing w:line="240" w:lineRule="auto"/>
        <w:jc w:val="left"/>
        <w:rPr>
          <w:rFonts w:ascii="Sakkal Majalla" w:hAnsi="Sakkal Majalla" w:cs="Sakkal Majalla"/>
          <w:b/>
          <w:bCs/>
          <w:noProof/>
          <w:color w:val="000000" w:themeColor="text1"/>
          <w:sz w:val="36"/>
          <w:szCs w:val="36"/>
          <w:rtl/>
          <w:lang w:val="en-GB" w:bidi="ar-EG"/>
        </w:rPr>
      </w:pPr>
    </w:p>
    <w:p w14:paraId="1DD53143" w14:textId="77777777" w:rsidR="00B37F44" w:rsidRDefault="00B37F44" w:rsidP="00B37F44">
      <w:pPr>
        <w:tabs>
          <w:tab w:val="left" w:pos="3171"/>
        </w:tabs>
        <w:spacing w:line="240" w:lineRule="auto"/>
        <w:jc w:val="left"/>
        <w:rPr>
          <w:rFonts w:ascii="Sakkal Majalla" w:hAnsi="Sakkal Majalla" w:cs="Sakkal Majalla"/>
          <w:b/>
          <w:bCs/>
          <w:noProof/>
          <w:color w:val="000000" w:themeColor="text1"/>
          <w:sz w:val="36"/>
          <w:szCs w:val="36"/>
          <w:rtl/>
          <w:lang w:val="en-GB" w:bidi="ar-EG"/>
        </w:rPr>
      </w:pPr>
    </w:p>
    <w:p w14:paraId="367FBDE5" w14:textId="77777777" w:rsidR="00B37F44" w:rsidRDefault="00B37F44" w:rsidP="00B37F44">
      <w:pPr>
        <w:tabs>
          <w:tab w:val="left" w:pos="3171"/>
        </w:tabs>
        <w:spacing w:line="240" w:lineRule="auto"/>
        <w:jc w:val="left"/>
        <w:rPr>
          <w:rFonts w:ascii="Sakkal Majalla" w:hAnsi="Sakkal Majalla" w:cs="Sakkal Majalla"/>
          <w:b/>
          <w:bCs/>
          <w:noProof/>
          <w:color w:val="000000" w:themeColor="text1"/>
          <w:sz w:val="36"/>
          <w:szCs w:val="36"/>
          <w:rtl/>
          <w:lang w:val="en-GB" w:bidi="ar-EG"/>
        </w:rPr>
      </w:pPr>
    </w:p>
    <w:p w14:paraId="177567EF" w14:textId="77777777" w:rsidR="00B37F44" w:rsidRDefault="00B37F44" w:rsidP="00B37F44">
      <w:pPr>
        <w:tabs>
          <w:tab w:val="left" w:pos="3171"/>
        </w:tabs>
        <w:spacing w:line="240" w:lineRule="auto"/>
        <w:jc w:val="left"/>
        <w:rPr>
          <w:rFonts w:ascii="Sakkal Majalla" w:hAnsi="Sakkal Majalla" w:cs="Sakkal Majalla"/>
          <w:b/>
          <w:bCs/>
          <w:noProof/>
          <w:color w:val="000000" w:themeColor="text1"/>
          <w:sz w:val="36"/>
          <w:szCs w:val="36"/>
          <w:rtl/>
          <w:lang w:val="en-GB" w:bidi="ar-EG"/>
        </w:rPr>
      </w:pPr>
    </w:p>
    <w:p w14:paraId="138F7391" w14:textId="77777777" w:rsidR="00B37F44" w:rsidRPr="00B37F44" w:rsidRDefault="00B37F44" w:rsidP="00B37F44">
      <w:pPr>
        <w:spacing w:before="100" w:beforeAutospacing="1" w:after="100" w:afterAutospacing="1" w:line="240" w:lineRule="auto"/>
        <w:jc w:val="center"/>
        <w:outlineLvl w:val="0"/>
        <w:rPr>
          <w:rFonts w:ascii="Sakkal Majalla" w:eastAsia="Times New Roman" w:hAnsi="Sakkal Majalla" w:cs="Sakkal Majalla"/>
          <w:b/>
          <w:bCs/>
          <w:color w:val="002060"/>
          <w:kern w:val="36"/>
          <w:sz w:val="40"/>
          <w:szCs w:val="40"/>
          <w:lang w:val="en-GB" w:eastAsia="en-GB"/>
        </w:rPr>
      </w:pPr>
      <w:r w:rsidRPr="00B37F44">
        <w:rPr>
          <w:rFonts w:ascii="Sakkal Majalla" w:eastAsia="Times New Roman" w:hAnsi="Sakkal Majalla" w:cs="Sakkal Majalla" w:hint="cs"/>
          <w:b/>
          <w:bCs/>
          <w:color w:val="002060"/>
          <w:kern w:val="36"/>
          <w:sz w:val="40"/>
          <w:szCs w:val="40"/>
          <w:rtl/>
          <w:lang w:val="en-GB" w:eastAsia="en-GB"/>
        </w:rPr>
        <w:lastRenderedPageBreak/>
        <w:t>إجابات الاختبار البعدي</w:t>
      </w:r>
    </w:p>
    <w:p w14:paraId="01514617" w14:textId="77777777" w:rsidR="00B37F44" w:rsidRPr="00B37F44" w:rsidRDefault="00B37F44" w:rsidP="00B37F44">
      <w:pPr>
        <w:spacing w:before="100" w:beforeAutospacing="1" w:after="100" w:afterAutospacing="1" w:line="240" w:lineRule="auto"/>
        <w:jc w:val="center"/>
        <w:outlineLvl w:val="2"/>
        <w:rPr>
          <w:rFonts w:ascii="Sakkal Majalla" w:eastAsia="Times New Roman" w:hAnsi="Sakkal Majalla" w:cs="Sakkal Majalla"/>
          <w:b/>
          <w:bCs/>
          <w:color w:val="C00000"/>
          <w:sz w:val="40"/>
          <w:szCs w:val="40"/>
          <w:rtl/>
          <w:lang w:val="en-GB" w:eastAsia="en-GB"/>
        </w:rPr>
      </w:pPr>
      <w:r w:rsidRPr="00B37F44">
        <w:rPr>
          <w:rFonts w:ascii="Sakkal Majalla" w:eastAsia="Times New Roman" w:hAnsi="Sakkal Majalla" w:cs="Sakkal Majalla" w:hint="cs"/>
          <w:b/>
          <w:bCs/>
          <w:color w:val="C00000"/>
          <w:sz w:val="40"/>
          <w:szCs w:val="40"/>
          <w:rtl/>
          <w:lang w:val="en-GB" w:eastAsia="en-GB"/>
        </w:rPr>
        <w:t>أولًا: إجابات أسئلة الاختيار من متعدد</w:t>
      </w:r>
    </w:p>
    <w:p w14:paraId="1CF8369F" w14:textId="77777777" w:rsidR="00B37F44" w:rsidRPr="00B37F44" w:rsidRDefault="00B37F44" w:rsidP="00B37F44">
      <w:pPr>
        <w:spacing w:before="100" w:beforeAutospacing="1" w:after="100" w:afterAutospacing="1" w:line="240" w:lineRule="auto"/>
        <w:jc w:val="center"/>
        <w:outlineLvl w:val="2"/>
        <w:rPr>
          <w:rFonts w:ascii="Sakkal Majalla" w:eastAsia="Times New Roman" w:hAnsi="Sakkal Majalla" w:cs="Sakkal Majalla"/>
          <w:b/>
          <w:bCs/>
          <w:sz w:val="40"/>
          <w:szCs w:val="40"/>
          <w:lang w:val="en-GB" w:eastAsia="en-GB"/>
        </w:rPr>
      </w:pP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1426"/>
        <w:gridCol w:w="2049"/>
      </w:tblGrid>
      <w:tr w:rsidR="00B37F44" w:rsidRPr="00B37F44" w14:paraId="5ACD96B0" w14:textId="77777777" w:rsidTr="00B37F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5FA8D9D" w14:textId="77777777" w:rsidR="00B37F44" w:rsidRPr="00B37F44" w:rsidRDefault="00B37F44" w:rsidP="00B37F44">
            <w:pPr>
              <w:spacing w:line="240" w:lineRule="auto"/>
              <w:jc w:val="center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رقم السؤال</w:t>
            </w:r>
          </w:p>
        </w:tc>
        <w:tc>
          <w:tcPr>
            <w:tcW w:w="0" w:type="auto"/>
            <w:hideMark/>
          </w:tcPr>
          <w:p w14:paraId="18178ECA" w14:textId="77777777" w:rsidR="00B37F44" w:rsidRPr="00B37F44" w:rsidRDefault="00B37F44" w:rsidP="00B37F44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الإجابة الصحيحة</w:t>
            </w:r>
          </w:p>
        </w:tc>
      </w:tr>
      <w:tr w:rsidR="00B37F44" w:rsidRPr="00B37F44" w14:paraId="5BC91305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C1AC215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</w:t>
            </w:r>
          </w:p>
        </w:tc>
        <w:tc>
          <w:tcPr>
            <w:tcW w:w="0" w:type="auto"/>
            <w:hideMark/>
          </w:tcPr>
          <w:p w14:paraId="49945D38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أ</w:t>
            </w:r>
          </w:p>
        </w:tc>
      </w:tr>
      <w:tr w:rsidR="00B37F44" w:rsidRPr="00B37F44" w14:paraId="578D978E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BEB9350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2</w:t>
            </w:r>
          </w:p>
        </w:tc>
        <w:tc>
          <w:tcPr>
            <w:tcW w:w="0" w:type="auto"/>
            <w:hideMark/>
          </w:tcPr>
          <w:p w14:paraId="277F3E81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1E84843E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DFC015E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3</w:t>
            </w:r>
          </w:p>
        </w:tc>
        <w:tc>
          <w:tcPr>
            <w:tcW w:w="0" w:type="auto"/>
            <w:hideMark/>
          </w:tcPr>
          <w:p w14:paraId="77CD6ABB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14BE5BA2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CD1FF2F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4</w:t>
            </w:r>
          </w:p>
        </w:tc>
        <w:tc>
          <w:tcPr>
            <w:tcW w:w="0" w:type="auto"/>
            <w:hideMark/>
          </w:tcPr>
          <w:p w14:paraId="7F37A4E8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أ</w:t>
            </w:r>
          </w:p>
        </w:tc>
      </w:tr>
      <w:tr w:rsidR="00B37F44" w:rsidRPr="00B37F44" w14:paraId="2A05686E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5CE195C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5</w:t>
            </w:r>
          </w:p>
        </w:tc>
        <w:tc>
          <w:tcPr>
            <w:tcW w:w="0" w:type="auto"/>
            <w:hideMark/>
          </w:tcPr>
          <w:p w14:paraId="2EAFD183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1C8835C0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C8415A2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6</w:t>
            </w:r>
          </w:p>
        </w:tc>
        <w:tc>
          <w:tcPr>
            <w:tcW w:w="0" w:type="auto"/>
            <w:hideMark/>
          </w:tcPr>
          <w:p w14:paraId="623EC13D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14599AFE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082D281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7</w:t>
            </w:r>
          </w:p>
        </w:tc>
        <w:tc>
          <w:tcPr>
            <w:tcW w:w="0" w:type="auto"/>
            <w:hideMark/>
          </w:tcPr>
          <w:p w14:paraId="25D26AD8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ب</w:t>
            </w:r>
          </w:p>
        </w:tc>
      </w:tr>
      <w:tr w:rsidR="00B37F44" w:rsidRPr="00B37F44" w14:paraId="35FDA263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C9BB06E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8</w:t>
            </w:r>
          </w:p>
        </w:tc>
        <w:tc>
          <w:tcPr>
            <w:tcW w:w="0" w:type="auto"/>
            <w:hideMark/>
          </w:tcPr>
          <w:p w14:paraId="0BCC419C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أ</w:t>
            </w:r>
          </w:p>
        </w:tc>
      </w:tr>
      <w:tr w:rsidR="00B37F44" w:rsidRPr="00B37F44" w14:paraId="571FA965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E4B89F4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9</w:t>
            </w:r>
          </w:p>
        </w:tc>
        <w:tc>
          <w:tcPr>
            <w:tcW w:w="0" w:type="auto"/>
            <w:hideMark/>
          </w:tcPr>
          <w:p w14:paraId="12F83541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أ</w:t>
            </w:r>
          </w:p>
        </w:tc>
      </w:tr>
      <w:tr w:rsidR="00B37F44" w:rsidRPr="00B37F44" w14:paraId="2B4E569B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4B27D07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10</w:t>
            </w:r>
          </w:p>
        </w:tc>
        <w:tc>
          <w:tcPr>
            <w:tcW w:w="0" w:type="auto"/>
            <w:hideMark/>
          </w:tcPr>
          <w:p w14:paraId="7E73609D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أ</w:t>
            </w:r>
          </w:p>
        </w:tc>
      </w:tr>
    </w:tbl>
    <w:p w14:paraId="775D3D9D" w14:textId="77777777" w:rsidR="00B37F44" w:rsidRPr="00B37F44" w:rsidRDefault="00B37F44" w:rsidP="00B37F44">
      <w:pPr>
        <w:spacing w:before="100" w:beforeAutospacing="1" w:after="100" w:afterAutospacing="1" w:line="240" w:lineRule="auto"/>
        <w:jc w:val="left"/>
        <w:outlineLvl w:val="2"/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</w:pPr>
      <w:r w:rsidRPr="00B37F44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ثانيًا: إجابات أسئلة الصح والخطأ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1426"/>
        <w:gridCol w:w="929"/>
      </w:tblGrid>
      <w:tr w:rsidR="00B37F44" w:rsidRPr="00B37F44" w14:paraId="08D1AECA" w14:textId="77777777" w:rsidTr="00B37F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F11B0E9" w14:textId="77777777" w:rsidR="00B37F44" w:rsidRPr="00B37F44" w:rsidRDefault="00B37F44" w:rsidP="00B37F44">
            <w:pPr>
              <w:spacing w:line="240" w:lineRule="auto"/>
              <w:jc w:val="center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رقم السؤال</w:t>
            </w:r>
          </w:p>
        </w:tc>
        <w:tc>
          <w:tcPr>
            <w:tcW w:w="0" w:type="auto"/>
            <w:hideMark/>
          </w:tcPr>
          <w:p w14:paraId="74BCC4AA" w14:textId="77777777" w:rsidR="00B37F44" w:rsidRPr="00B37F44" w:rsidRDefault="00B37F44" w:rsidP="00B37F44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الإجابة</w:t>
            </w:r>
          </w:p>
        </w:tc>
      </w:tr>
      <w:tr w:rsidR="00B37F44" w:rsidRPr="00B37F44" w14:paraId="3CC41791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F2B26C4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11</w:t>
            </w:r>
          </w:p>
        </w:tc>
        <w:tc>
          <w:tcPr>
            <w:tcW w:w="0" w:type="auto"/>
            <w:hideMark/>
          </w:tcPr>
          <w:p w14:paraId="657B0D8F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صح</w:t>
            </w:r>
          </w:p>
        </w:tc>
      </w:tr>
      <w:tr w:rsidR="00B37F44" w:rsidRPr="00B37F44" w14:paraId="2FBC4D30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9C8EFBD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12</w:t>
            </w:r>
          </w:p>
        </w:tc>
        <w:tc>
          <w:tcPr>
            <w:tcW w:w="0" w:type="auto"/>
            <w:hideMark/>
          </w:tcPr>
          <w:p w14:paraId="3CA20C3D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خطأ</w:t>
            </w:r>
          </w:p>
        </w:tc>
      </w:tr>
      <w:tr w:rsidR="00B37F44" w:rsidRPr="00B37F44" w14:paraId="65316AED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5E9F9C9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13</w:t>
            </w:r>
          </w:p>
        </w:tc>
        <w:tc>
          <w:tcPr>
            <w:tcW w:w="0" w:type="auto"/>
            <w:hideMark/>
          </w:tcPr>
          <w:p w14:paraId="5C207B92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صح</w:t>
            </w:r>
          </w:p>
        </w:tc>
      </w:tr>
      <w:tr w:rsidR="00B37F44" w:rsidRPr="00B37F44" w14:paraId="697B77D5" w14:textId="77777777" w:rsidTr="00B37F4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3DFEC9A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14</w:t>
            </w:r>
          </w:p>
        </w:tc>
        <w:tc>
          <w:tcPr>
            <w:tcW w:w="0" w:type="auto"/>
            <w:hideMark/>
          </w:tcPr>
          <w:p w14:paraId="30849601" w14:textId="77777777" w:rsidR="00B37F44" w:rsidRPr="00B37F44" w:rsidRDefault="00B37F44" w:rsidP="00B37F44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خطأ</w:t>
            </w:r>
          </w:p>
        </w:tc>
      </w:tr>
      <w:tr w:rsidR="00B37F44" w:rsidRPr="00B37F44" w14:paraId="3CB4B162" w14:textId="77777777" w:rsidTr="00B37F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0B10D8E" w14:textId="77777777" w:rsidR="00B37F44" w:rsidRPr="00B37F44" w:rsidRDefault="00B37F44" w:rsidP="00B37F44">
            <w:pPr>
              <w:spacing w:line="240" w:lineRule="auto"/>
              <w:jc w:val="left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lang w:val="en-GB" w:eastAsia="en-GB"/>
              </w:rPr>
              <w:t>15</w:t>
            </w:r>
          </w:p>
        </w:tc>
        <w:tc>
          <w:tcPr>
            <w:tcW w:w="0" w:type="auto"/>
            <w:hideMark/>
          </w:tcPr>
          <w:p w14:paraId="6361DEFE" w14:textId="77777777" w:rsidR="00B37F44" w:rsidRPr="00B37F44" w:rsidRDefault="00B37F44" w:rsidP="00B37F44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6"/>
                <w:szCs w:val="36"/>
                <w:lang w:val="en-GB" w:eastAsia="en-GB"/>
              </w:rPr>
            </w:pPr>
            <w:r w:rsidRPr="00B37F44">
              <w:rPr>
                <w:rFonts w:ascii="Sakkal Majalla" w:eastAsia="Times New Roman" w:hAnsi="Sakkal Majalla" w:cs="Sakkal Majalla" w:hint="cs"/>
                <w:sz w:val="36"/>
                <w:szCs w:val="36"/>
                <w:rtl/>
                <w:lang w:val="en-GB" w:eastAsia="en-GB"/>
              </w:rPr>
              <w:t>صح</w:t>
            </w:r>
          </w:p>
        </w:tc>
      </w:tr>
    </w:tbl>
    <w:p w14:paraId="232130C6" w14:textId="77777777" w:rsidR="00B37F44" w:rsidRPr="00B37F44" w:rsidRDefault="00B37F44" w:rsidP="00B37F44">
      <w:pPr>
        <w:tabs>
          <w:tab w:val="left" w:pos="3171"/>
        </w:tabs>
        <w:spacing w:line="240" w:lineRule="auto"/>
        <w:jc w:val="left"/>
        <w:rPr>
          <w:rFonts w:ascii="Sakkal Majalla" w:hAnsi="Sakkal Majalla" w:cs="Sakkal Majalla"/>
          <w:b/>
          <w:bCs/>
          <w:noProof/>
          <w:color w:val="000000" w:themeColor="text1"/>
          <w:sz w:val="36"/>
          <w:szCs w:val="36"/>
          <w:rtl/>
          <w:lang w:val="en-GB" w:bidi="ar-EG"/>
        </w:rPr>
      </w:pPr>
    </w:p>
    <w:sectPr w:rsidR="00B37F44" w:rsidRPr="00B37F44" w:rsidSect="00F0683A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D0E64" w14:textId="77777777" w:rsidR="0007190A" w:rsidRDefault="0007190A" w:rsidP="00F53D08">
      <w:pPr>
        <w:spacing w:line="240" w:lineRule="auto"/>
      </w:pPr>
      <w:r>
        <w:separator/>
      </w:r>
    </w:p>
  </w:endnote>
  <w:endnote w:type="continuationSeparator" w:id="0">
    <w:p w14:paraId="5CFB42C4" w14:textId="77777777" w:rsidR="0007190A" w:rsidRDefault="0007190A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panose1 w:val="020B0503030403030204"/>
    <w:charset w:val="00"/>
    <w:family w:val="swiss"/>
    <w:pitch w:val="variable"/>
    <w:sig w:usb0="80002067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E7CE0F" w14:textId="77777777" w:rsidR="00C32AFA" w:rsidRDefault="00C32AFA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A8E85" w14:textId="66A12ED1" w:rsidR="00031A31" w:rsidRPr="00031A31" w:rsidRDefault="00000000" w:rsidP="00031A31">
    <w:pPr>
      <w:pStyle w:val="a4"/>
      <w:ind w:left="9360"/>
      <w:jc w:val="left"/>
      <w:rPr>
        <w:sz w:val="40"/>
        <w:szCs w:val="44"/>
      </w:rPr>
    </w:pP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55CCBFEA" wp14:editId="2AEB4ED3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6F4BD6BF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2FFA4CC6" w14:textId="508DEEE0" w:rsidR="008D42C1" w:rsidRPr="000F243F" w:rsidRDefault="00C32AFA" w:rsidP="000F243F">
    <w:pPr>
      <w:pStyle w:val="a4"/>
      <w:rPr>
        <w:szCs w:val="28"/>
        <w:rtl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4B255115" wp14:editId="504ABD51">
              <wp:simplePos x="0" y="0"/>
              <wp:positionH relativeFrom="column">
                <wp:posOffset>2206625</wp:posOffset>
              </wp:positionH>
              <wp:positionV relativeFrom="paragraph">
                <wp:posOffset>120015</wp:posOffset>
              </wp:positionV>
              <wp:extent cx="145732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5732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47F6EAA" w14:textId="77777777" w:rsidR="00C32AFA" w:rsidRPr="0013196D" w:rsidRDefault="00C32AFA" w:rsidP="00C32AFA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lang w:bidi="ar-JO"/>
                            </w:rPr>
                          </w:pPr>
                          <w:r w:rsidRPr="0013196D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255115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57" type="#_x0000_t202" style="position:absolute;left:0;text-align:left;margin-left:173.75pt;margin-top:9.45pt;width:114.7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" filled="f" stroked="f" strokeweight=".5pt">
              <v:textbox>
                <w:txbxContent>
                  <w:p w14:paraId="647F6EAA" w14:textId="77777777" w:rsidR="00C32AFA" w:rsidRPr="0013196D" w:rsidRDefault="00C32AFA" w:rsidP="00C32AFA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lang w:bidi="ar-JO"/>
                      </w:rPr>
                    </w:pPr>
                    <w:r w:rsidRPr="0013196D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EB39445" wp14:editId="24520E35">
              <wp:simplePos x="0" y="0"/>
              <wp:positionH relativeFrom="column">
                <wp:posOffset>-351790</wp:posOffset>
              </wp:positionH>
              <wp:positionV relativeFrom="page">
                <wp:posOffset>10454005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6B0C3BD" w14:textId="77777777" w:rsidR="00C32AFA" w:rsidRPr="007C020A" w:rsidRDefault="00C32AFA" w:rsidP="00C32AFA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EB39445" id="مستطيل 2" o:spid="_x0000_s1058" style="position:absolute;left:0;text-align:left;margin-left:-27.7pt;margin-top:823.15pt;width:108.5pt;height:2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" filled="f" stroked="f" strokeweight="1pt">
              <v:textbox>
                <w:txbxContent>
                  <w:p w14:paraId="36B0C3BD" w14:textId="77777777" w:rsidR="00C32AFA" w:rsidRPr="007C020A" w:rsidRDefault="00C32AFA" w:rsidP="00C32AFA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FD1AD4" wp14:editId="11CE3D93">
              <wp:simplePos x="0" y="0"/>
              <wp:positionH relativeFrom="column">
                <wp:posOffset>4328795</wp:posOffset>
              </wp:positionH>
              <wp:positionV relativeFrom="paragraph">
                <wp:posOffset>241300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B23DFA5" w14:textId="77777777" w:rsidR="00C32AFA" w:rsidRPr="00DC31A5" w:rsidRDefault="00C32AFA" w:rsidP="00C32AFA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3A47A219" w14:textId="77777777" w:rsidR="00C32AFA" w:rsidRPr="00DC31A5" w:rsidRDefault="00C32AFA" w:rsidP="00C32AFA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69226043" w14:textId="77777777" w:rsidR="00C32AFA" w:rsidRPr="00DC31A5" w:rsidRDefault="00C32AFA" w:rsidP="00C32AFA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66D3D99B" w14:textId="77777777" w:rsidR="00C32AFA" w:rsidRPr="00DC31A5" w:rsidRDefault="00C32AFA" w:rsidP="00C32AFA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68500565" w14:textId="77777777" w:rsidR="00C32AFA" w:rsidRDefault="00C32AFA" w:rsidP="00C32AFA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60EBD7B8" w14:textId="77777777" w:rsidR="00C32AFA" w:rsidRPr="00DC31A5" w:rsidRDefault="00C32AFA" w:rsidP="00C32AFA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AFD1AD4" id="مستطيل 38" o:spid="_x0000_s1059" style="position:absolute;left:0;text-align:left;margin-left:340.85pt;margin-top:19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IE4zVPgAAAACwEA&#10;AA8AAAAAAAAAAAAAAAAA0AQAAGRycy9kb3ducmV2LnhtbFBLBQYAAAAABAAEAPMAAADdBQAAAAA=&#10;" filled="f" stroked="f" strokeweight="1pt">
              <v:textbox>
                <w:txbxContent>
                  <w:p w14:paraId="4B23DFA5" w14:textId="77777777" w:rsidR="00C32AFA" w:rsidRPr="00DC31A5" w:rsidRDefault="00C32AFA" w:rsidP="00C32AFA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3A47A219" w14:textId="77777777" w:rsidR="00C32AFA" w:rsidRPr="00DC31A5" w:rsidRDefault="00C32AFA" w:rsidP="00C32AFA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69226043" w14:textId="77777777" w:rsidR="00C32AFA" w:rsidRPr="00DC31A5" w:rsidRDefault="00C32AFA" w:rsidP="00C32AFA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66D3D99B" w14:textId="77777777" w:rsidR="00C32AFA" w:rsidRPr="00DC31A5" w:rsidRDefault="00C32AFA" w:rsidP="00C32AFA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68500565" w14:textId="77777777" w:rsidR="00C32AFA" w:rsidRDefault="00C32AFA" w:rsidP="00C32AFA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60EBD7B8" w14:textId="77777777" w:rsidR="00C32AFA" w:rsidRPr="00DC31A5" w:rsidRDefault="00C32AFA" w:rsidP="00C32AFA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40BA5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10EB45" w14:textId="77777777" w:rsidR="0007190A" w:rsidRDefault="0007190A" w:rsidP="00F53D08">
      <w:pPr>
        <w:spacing w:line="240" w:lineRule="auto"/>
      </w:pPr>
      <w:r>
        <w:separator/>
      </w:r>
    </w:p>
  </w:footnote>
  <w:footnote w:type="continuationSeparator" w:id="0">
    <w:p w14:paraId="4C949CAB" w14:textId="77777777" w:rsidR="0007190A" w:rsidRDefault="0007190A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BE9DF2" w14:textId="77777777" w:rsidR="00C32AFA" w:rsidRDefault="00C32AF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86980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2FCDDDBE" wp14:editId="77F034B1">
          <wp:simplePos x="0" y="0"/>
          <wp:positionH relativeFrom="margin">
            <wp:align>left</wp:align>
          </wp:positionH>
          <wp:positionV relativeFrom="paragraph">
            <wp:posOffset>-377825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538888" wp14:editId="59A97A7C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63DF13" w14:textId="32EA1D1B" w:rsidR="00031A31" w:rsidRPr="00031A31" w:rsidRDefault="00B37F44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B37F44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الموظف </w:t>
                            </w:r>
                            <w:r w:rsidR="002740C9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المحترف 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A8176E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538888" id="Group 38" o:spid="_x0000_s1054" style="position:absolute;left:0;text-align:left;margin-left:-20.25pt;margin-top:-34.95pt;width:633.45pt;height:56.25pt;z-index:251659264;mso-position-horizontal-relative:page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55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A63DF13" w14:textId="32EA1D1B" w:rsidR="00031A31" w:rsidRPr="00031A31" w:rsidRDefault="00B37F44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B37F44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الموظف </w:t>
                      </w:r>
                      <w:r w:rsidR="002740C9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المحترف 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A8176E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</w:t>
                      </w:r>
                    </w:p>
                  </w:txbxContent>
                </v:textbox>
              </v:shape>
              <v:shape id="شكل حر 769907" o:spid="_x0000_s1056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57443B80" w14:textId="77777777" w:rsidR="008D42C1" w:rsidRDefault="008D42C1" w:rsidP="00031A31">
    <w:pPr>
      <w:pStyle w:val="a3"/>
      <w:rPr>
        <w:lang w:bidi="ar-E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3EBFA3" w14:textId="77777777" w:rsidR="00C32AFA" w:rsidRDefault="00C32AF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3E6476"/>
    <w:multiLevelType w:val="multilevel"/>
    <w:tmpl w:val="A7E23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450362"/>
    <w:multiLevelType w:val="multilevel"/>
    <w:tmpl w:val="00AC0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81784E"/>
    <w:multiLevelType w:val="multilevel"/>
    <w:tmpl w:val="1F8ED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9A4156"/>
    <w:multiLevelType w:val="multilevel"/>
    <w:tmpl w:val="A96E78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B2169CE"/>
    <w:multiLevelType w:val="multilevel"/>
    <w:tmpl w:val="BC048DE4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734303B"/>
    <w:multiLevelType w:val="multilevel"/>
    <w:tmpl w:val="24D45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9317626"/>
    <w:multiLevelType w:val="multilevel"/>
    <w:tmpl w:val="A5924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2174DB6"/>
    <w:multiLevelType w:val="multilevel"/>
    <w:tmpl w:val="18AA7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287A94"/>
    <w:multiLevelType w:val="multilevel"/>
    <w:tmpl w:val="92600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A73102D"/>
    <w:multiLevelType w:val="multilevel"/>
    <w:tmpl w:val="80B2D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C5D70FC"/>
    <w:multiLevelType w:val="multilevel"/>
    <w:tmpl w:val="94B43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7C8797B"/>
    <w:multiLevelType w:val="multilevel"/>
    <w:tmpl w:val="86A60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31518736">
    <w:abstractNumId w:val="5"/>
  </w:num>
  <w:num w:numId="2" w16cid:durableId="314650394">
    <w:abstractNumId w:val="4"/>
  </w:num>
  <w:num w:numId="3" w16cid:durableId="1307588380">
    <w:abstractNumId w:val="1"/>
  </w:num>
  <w:num w:numId="4" w16cid:durableId="726491451">
    <w:abstractNumId w:val="10"/>
  </w:num>
  <w:num w:numId="5" w16cid:durableId="1278029800">
    <w:abstractNumId w:val="9"/>
  </w:num>
  <w:num w:numId="6" w16cid:durableId="1086537904">
    <w:abstractNumId w:val="3"/>
  </w:num>
  <w:num w:numId="7" w16cid:durableId="721753478">
    <w:abstractNumId w:val="8"/>
  </w:num>
  <w:num w:numId="8" w16cid:durableId="1242057602">
    <w:abstractNumId w:val="11"/>
  </w:num>
  <w:num w:numId="9" w16cid:durableId="1775905955">
    <w:abstractNumId w:val="0"/>
  </w:num>
  <w:num w:numId="10" w16cid:durableId="389698095">
    <w:abstractNumId w:val="6"/>
  </w:num>
  <w:num w:numId="11" w16cid:durableId="90705572">
    <w:abstractNumId w:val="2"/>
  </w:num>
  <w:num w:numId="12" w16cid:durableId="600379391">
    <w:abstractNumId w:val="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3E5"/>
    <w:rsid w:val="00015BA6"/>
    <w:rsid w:val="000175C5"/>
    <w:rsid w:val="00017C30"/>
    <w:rsid w:val="00026EBD"/>
    <w:rsid w:val="00031285"/>
    <w:rsid w:val="00031A31"/>
    <w:rsid w:val="00040B1C"/>
    <w:rsid w:val="00052041"/>
    <w:rsid w:val="00057FFB"/>
    <w:rsid w:val="0006418D"/>
    <w:rsid w:val="0007190A"/>
    <w:rsid w:val="000724CA"/>
    <w:rsid w:val="00075B3B"/>
    <w:rsid w:val="00081158"/>
    <w:rsid w:val="00090487"/>
    <w:rsid w:val="000924E0"/>
    <w:rsid w:val="000A33FD"/>
    <w:rsid w:val="000B4041"/>
    <w:rsid w:val="000B7961"/>
    <w:rsid w:val="000C0B16"/>
    <w:rsid w:val="000C23A2"/>
    <w:rsid w:val="000C4B58"/>
    <w:rsid w:val="000D2BF9"/>
    <w:rsid w:val="000F243F"/>
    <w:rsid w:val="000F58D0"/>
    <w:rsid w:val="000F65A1"/>
    <w:rsid w:val="001101A0"/>
    <w:rsid w:val="00141BDE"/>
    <w:rsid w:val="00145EBB"/>
    <w:rsid w:val="00146067"/>
    <w:rsid w:val="00150A53"/>
    <w:rsid w:val="00177856"/>
    <w:rsid w:val="0019093B"/>
    <w:rsid w:val="00194181"/>
    <w:rsid w:val="00195C1F"/>
    <w:rsid w:val="001B76D1"/>
    <w:rsid w:val="001D1A3B"/>
    <w:rsid w:val="001D350A"/>
    <w:rsid w:val="001E1BF1"/>
    <w:rsid w:val="001F0B9B"/>
    <w:rsid w:val="001F243B"/>
    <w:rsid w:val="001F3121"/>
    <w:rsid w:val="002021EF"/>
    <w:rsid w:val="00206D6C"/>
    <w:rsid w:val="0021196B"/>
    <w:rsid w:val="00213127"/>
    <w:rsid w:val="0022035D"/>
    <w:rsid w:val="00220C53"/>
    <w:rsid w:val="00226469"/>
    <w:rsid w:val="00235BF7"/>
    <w:rsid w:val="00243142"/>
    <w:rsid w:val="0025025F"/>
    <w:rsid w:val="00260F13"/>
    <w:rsid w:val="0027087D"/>
    <w:rsid w:val="002740C9"/>
    <w:rsid w:val="00283647"/>
    <w:rsid w:val="0028392F"/>
    <w:rsid w:val="002A1158"/>
    <w:rsid w:val="002B33F8"/>
    <w:rsid w:val="002C153F"/>
    <w:rsid w:val="002C1700"/>
    <w:rsid w:val="002C59BF"/>
    <w:rsid w:val="002D301E"/>
    <w:rsid w:val="002F460E"/>
    <w:rsid w:val="002F58A5"/>
    <w:rsid w:val="003000E6"/>
    <w:rsid w:val="00301274"/>
    <w:rsid w:val="00305CD1"/>
    <w:rsid w:val="003073C6"/>
    <w:rsid w:val="0032182E"/>
    <w:rsid w:val="00340194"/>
    <w:rsid w:val="00351640"/>
    <w:rsid w:val="00363F3E"/>
    <w:rsid w:val="0036611D"/>
    <w:rsid w:val="003673C5"/>
    <w:rsid w:val="00383BA6"/>
    <w:rsid w:val="003B53C5"/>
    <w:rsid w:val="003B59F9"/>
    <w:rsid w:val="003B6397"/>
    <w:rsid w:val="003C2153"/>
    <w:rsid w:val="003C3033"/>
    <w:rsid w:val="003D7BDE"/>
    <w:rsid w:val="003E4F85"/>
    <w:rsid w:val="003E6CB5"/>
    <w:rsid w:val="003F3631"/>
    <w:rsid w:val="00402CAC"/>
    <w:rsid w:val="00404549"/>
    <w:rsid w:val="00406F1C"/>
    <w:rsid w:val="004341BD"/>
    <w:rsid w:val="00434D3A"/>
    <w:rsid w:val="00440E77"/>
    <w:rsid w:val="004551E6"/>
    <w:rsid w:val="00492902"/>
    <w:rsid w:val="004A0F3E"/>
    <w:rsid w:val="004B13E5"/>
    <w:rsid w:val="004B21EA"/>
    <w:rsid w:val="004C02BF"/>
    <w:rsid w:val="004C3113"/>
    <w:rsid w:val="004C343B"/>
    <w:rsid w:val="005061FF"/>
    <w:rsid w:val="005160BF"/>
    <w:rsid w:val="00516B98"/>
    <w:rsid w:val="0052240B"/>
    <w:rsid w:val="00526FBE"/>
    <w:rsid w:val="00531E69"/>
    <w:rsid w:val="005447C6"/>
    <w:rsid w:val="00544A93"/>
    <w:rsid w:val="005501B9"/>
    <w:rsid w:val="00555065"/>
    <w:rsid w:val="005553F8"/>
    <w:rsid w:val="005570F6"/>
    <w:rsid w:val="00567F02"/>
    <w:rsid w:val="0057074D"/>
    <w:rsid w:val="005979E3"/>
    <w:rsid w:val="005A14EB"/>
    <w:rsid w:val="005B1914"/>
    <w:rsid w:val="005B19EA"/>
    <w:rsid w:val="005B20FB"/>
    <w:rsid w:val="005B394D"/>
    <w:rsid w:val="005B42E0"/>
    <w:rsid w:val="005B6BA6"/>
    <w:rsid w:val="005C07B0"/>
    <w:rsid w:val="005F7388"/>
    <w:rsid w:val="00605EF0"/>
    <w:rsid w:val="006062A0"/>
    <w:rsid w:val="00610759"/>
    <w:rsid w:val="00612365"/>
    <w:rsid w:val="00620AB0"/>
    <w:rsid w:val="00635307"/>
    <w:rsid w:val="00636A52"/>
    <w:rsid w:val="0064382C"/>
    <w:rsid w:val="00643F60"/>
    <w:rsid w:val="006731E9"/>
    <w:rsid w:val="00685B67"/>
    <w:rsid w:val="006A6D23"/>
    <w:rsid w:val="006A7D92"/>
    <w:rsid w:val="006B6382"/>
    <w:rsid w:val="006C0B9D"/>
    <w:rsid w:val="006C3ECB"/>
    <w:rsid w:val="006D1D4D"/>
    <w:rsid w:val="006E04F3"/>
    <w:rsid w:val="006F4600"/>
    <w:rsid w:val="00700497"/>
    <w:rsid w:val="0070718C"/>
    <w:rsid w:val="007114C8"/>
    <w:rsid w:val="00711A4F"/>
    <w:rsid w:val="00754B1B"/>
    <w:rsid w:val="00772128"/>
    <w:rsid w:val="00774F12"/>
    <w:rsid w:val="007900DD"/>
    <w:rsid w:val="00793975"/>
    <w:rsid w:val="007B5069"/>
    <w:rsid w:val="007B6394"/>
    <w:rsid w:val="007C1E73"/>
    <w:rsid w:val="007D45C4"/>
    <w:rsid w:val="007E1E7E"/>
    <w:rsid w:val="007E321C"/>
    <w:rsid w:val="007F2463"/>
    <w:rsid w:val="007F4B8E"/>
    <w:rsid w:val="00804E71"/>
    <w:rsid w:val="00806022"/>
    <w:rsid w:val="00834853"/>
    <w:rsid w:val="00844651"/>
    <w:rsid w:val="008452D0"/>
    <w:rsid w:val="008500D7"/>
    <w:rsid w:val="00862883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900F65"/>
    <w:rsid w:val="00902465"/>
    <w:rsid w:val="009159AE"/>
    <w:rsid w:val="00936B9E"/>
    <w:rsid w:val="00956C42"/>
    <w:rsid w:val="0096546F"/>
    <w:rsid w:val="009724A2"/>
    <w:rsid w:val="00980DDB"/>
    <w:rsid w:val="00984B17"/>
    <w:rsid w:val="00985605"/>
    <w:rsid w:val="00995E3C"/>
    <w:rsid w:val="009A0B1B"/>
    <w:rsid w:val="009A62A9"/>
    <w:rsid w:val="009A6AC5"/>
    <w:rsid w:val="009B4859"/>
    <w:rsid w:val="009B4AF8"/>
    <w:rsid w:val="009D5937"/>
    <w:rsid w:val="009F16D2"/>
    <w:rsid w:val="009F6370"/>
    <w:rsid w:val="00A01020"/>
    <w:rsid w:val="00A050E3"/>
    <w:rsid w:val="00A249AA"/>
    <w:rsid w:val="00A25638"/>
    <w:rsid w:val="00A269AB"/>
    <w:rsid w:val="00A34F28"/>
    <w:rsid w:val="00A651BF"/>
    <w:rsid w:val="00A80DC9"/>
    <w:rsid w:val="00A8176E"/>
    <w:rsid w:val="00A864D0"/>
    <w:rsid w:val="00A9124F"/>
    <w:rsid w:val="00A913C4"/>
    <w:rsid w:val="00A94163"/>
    <w:rsid w:val="00AB6ABD"/>
    <w:rsid w:val="00AD1B50"/>
    <w:rsid w:val="00AE3BF6"/>
    <w:rsid w:val="00AE5A01"/>
    <w:rsid w:val="00B04A3D"/>
    <w:rsid w:val="00B246E6"/>
    <w:rsid w:val="00B30CCA"/>
    <w:rsid w:val="00B36E13"/>
    <w:rsid w:val="00B37BEB"/>
    <w:rsid w:val="00B37F44"/>
    <w:rsid w:val="00B57307"/>
    <w:rsid w:val="00B72FA3"/>
    <w:rsid w:val="00B85C78"/>
    <w:rsid w:val="00B9126E"/>
    <w:rsid w:val="00B9763C"/>
    <w:rsid w:val="00BA71A8"/>
    <w:rsid w:val="00BC4B17"/>
    <w:rsid w:val="00BE3CCA"/>
    <w:rsid w:val="00C02D67"/>
    <w:rsid w:val="00C13BE5"/>
    <w:rsid w:val="00C147A9"/>
    <w:rsid w:val="00C270E4"/>
    <w:rsid w:val="00C32AFA"/>
    <w:rsid w:val="00C70FC6"/>
    <w:rsid w:val="00C729DB"/>
    <w:rsid w:val="00C75D46"/>
    <w:rsid w:val="00C769E5"/>
    <w:rsid w:val="00C933EC"/>
    <w:rsid w:val="00CB3248"/>
    <w:rsid w:val="00CC1FBB"/>
    <w:rsid w:val="00CC78FA"/>
    <w:rsid w:val="00CD05BC"/>
    <w:rsid w:val="00CD2DFE"/>
    <w:rsid w:val="00CD601B"/>
    <w:rsid w:val="00CE0374"/>
    <w:rsid w:val="00CE1CEF"/>
    <w:rsid w:val="00CE3DFF"/>
    <w:rsid w:val="00CE42F5"/>
    <w:rsid w:val="00CE4EEA"/>
    <w:rsid w:val="00CE709E"/>
    <w:rsid w:val="00CF54F0"/>
    <w:rsid w:val="00D01BB0"/>
    <w:rsid w:val="00D152DE"/>
    <w:rsid w:val="00D26A0B"/>
    <w:rsid w:val="00D27F5F"/>
    <w:rsid w:val="00D313B8"/>
    <w:rsid w:val="00D32D17"/>
    <w:rsid w:val="00D61AAD"/>
    <w:rsid w:val="00D6468C"/>
    <w:rsid w:val="00D804C6"/>
    <w:rsid w:val="00D82C24"/>
    <w:rsid w:val="00D85E9F"/>
    <w:rsid w:val="00D950E1"/>
    <w:rsid w:val="00DB07C0"/>
    <w:rsid w:val="00DB7EB2"/>
    <w:rsid w:val="00DD042E"/>
    <w:rsid w:val="00DE265B"/>
    <w:rsid w:val="00DF5C16"/>
    <w:rsid w:val="00E01E27"/>
    <w:rsid w:val="00E136A1"/>
    <w:rsid w:val="00E17203"/>
    <w:rsid w:val="00E23B0D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72AC"/>
    <w:rsid w:val="00EE4F83"/>
    <w:rsid w:val="00EE5B34"/>
    <w:rsid w:val="00EF2182"/>
    <w:rsid w:val="00EF63CC"/>
    <w:rsid w:val="00F03305"/>
    <w:rsid w:val="00F0683A"/>
    <w:rsid w:val="00F2280D"/>
    <w:rsid w:val="00F2433A"/>
    <w:rsid w:val="00F25898"/>
    <w:rsid w:val="00F2604C"/>
    <w:rsid w:val="00F428EB"/>
    <w:rsid w:val="00F4522D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D1CE8"/>
    <w:rsid w:val="00FD6A5F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626DBB"/>
  <w15:chartTrackingRefBased/>
  <w15:docId w15:val="{0E0F6299-BF6C-4438-9D76-238C3435F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paragraph" w:styleId="1">
    <w:name w:val="heading 1"/>
    <w:basedOn w:val="a"/>
    <w:next w:val="a"/>
    <w:link w:val="1Char"/>
    <w:uiPriority w:val="9"/>
    <w:qFormat/>
    <w:rsid w:val="00B37F4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5501B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5501B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0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0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customStyle="1" w:styleId="3Char">
    <w:name w:val="عنوان 3 Char"/>
    <w:basedOn w:val="a0"/>
    <w:link w:val="3"/>
    <w:uiPriority w:val="9"/>
    <w:semiHidden/>
    <w:rsid w:val="005501B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Char">
    <w:name w:val="عنوان 2 Char"/>
    <w:basedOn w:val="a0"/>
    <w:link w:val="2"/>
    <w:uiPriority w:val="9"/>
    <w:semiHidden/>
    <w:rsid w:val="00550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10">
    <w:name w:val="Plain Table 1"/>
    <w:basedOn w:val="a1"/>
    <w:uiPriority w:val="41"/>
    <w:rsid w:val="00B37F44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1Char">
    <w:name w:val="العنوان 1 Char"/>
    <w:basedOn w:val="a0"/>
    <w:link w:val="1"/>
    <w:uiPriority w:val="9"/>
    <w:rsid w:val="00B37F4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7">
    <w:name w:val="Unresolved Mention"/>
    <w:basedOn w:val="a0"/>
    <w:uiPriority w:val="99"/>
    <w:semiHidden/>
    <w:unhideWhenUsed/>
    <w:rsid w:val="00A269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9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3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dawliatraining.com/" TargetMode="External"/><Relationship Id="rId18" Type="http://schemas.openxmlformats.org/officeDocument/2006/relationships/hyperlink" Target="http://www.dawliatraining.com/" TargetMode="External"/><Relationship Id="rId26" Type="http://schemas.openxmlformats.org/officeDocument/2006/relationships/hyperlink" Target="http://www.dawliatraining.com/" TargetMode="External"/><Relationship Id="rId21" Type="http://schemas.openxmlformats.org/officeDocument/2006/relationships/hyperlink" Target="http://www.dawliatraining.com/" TargetMode="External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hyperlink" Target="http://www.dawliatraining.com/" TargetMode="External"/><Relationship Id="rId25" Type="http://schemas.openxmlformats.org/officeDocument/2006/relationships/hyperlink" Target="http://www.dawliatraining.com/" TargetMode="External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yperlink" Target="http://www.dawliatraining.com/" TargetMode="External"/><Relationship Id="rId20" Type="http://schemas.openxmlformats.org/officeDocument/2006/relationships/hyperlink" Target="http://www.dawliatraining.com/" TargetMode="External"/><Relationship Id="rId29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24" Type="http://schemas.openxmlformats.org/officeDocument/2006/relationships/hyperlink" Target="http://www.dawliatraining.com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dawliatraining.com/" TargetMode="External"/><Relationship Id="rId23" Type="http://schemas.openxmlformats.org/officeDocument/2006/relationships/hyperlink" Target="http://www.dawliatraining.com/" TargetMode="External"/><Relationship Id="rId28" Type="http://schemas.openxmlformats.org/officeDocument/2006/relationships/hyperlink" Target="http://www.dawliatraining.com/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://www.dawliatraining.com/" TargetMode="External"/><Relationship Id="rId19" Type="http://schemas.openxmlformats.org/officeDocument/2006/relationships/hyperlink" Target="http://www.dawliatraining.com/" TargetMode="External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://www.dawliatraining.com/" TargetMode="External"/><Relationship Id="rId14" Type="http://schemas.openxmlformats.org/officeDocument/2006/relationships/hyperlink" Target="http://www.dawliatraining.com/" TargetMode="External"/><Relationship Id="rId22" Type="http://schemas.openxmlformats.org/officeDocument/2006/relationships/hyperlink" Target="http://www.dawliatraining.com/" TargetMode="External"/><Relationship Id="rId27" Type="http://schemas.openxmlformats.org/officeDocument/2006/relationships/hyperlink" Target="http://www.dawliatraining.com/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20</TotalTime>
  <Pages>11</Pages>
  <Words>792</Words>
  <Characters>4521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7</cp:revision>
  <cp:lastPrinted>2026-07-26T01:16:00Z</cp:lastPrinted>
  <dcterms:created xsi:type="dcterms:W3CDTF">2026-07-26T01:16:00Z</dcterms:created>
  <dcterms:modified xsi:type="dcterms:W3CDTF">2026-08-16T08:07:00Z</dcterms:modified>
</cp:coreProperties>
</file>